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9"/>
        <w:gridCol w:w="57"/>
        <w:gridCol w:w="241"/>
        <w:gridCol w:w="2279"/>
        <w:gridCol w:w="1560"/>
        <w:gridCol w:w="1410"/>
        <w:gridCol w:w="1414"/>
        <w:gridCol w:w="1410"/>
        <w:gridCol w:w="1410"/>
        <w:gridCol w:w="1400"/>
        <w:gridCol w:w="1400"/>
        <w:gridCol w:w="1400"/>
        <w:gridCol w:w="1380"/>
        <w:gridCol w:w="1380"/>
        <w:gridCol w:w="1380"/>
        <w:gridCol w:w="1380"/>
        <w:gridCol w:w="2040"/>
      </w:tblGrid>
      <w:tr w:rsidR="00A82CB1" w14:paraId="09F6EA84" w14:textId="77777777" w:rsidTr="007A15B1">
        <w:trPr>
          <w:cantSplit/>
          <w:trHeight w:val="270"/>
          <w:tblHeader/>
        </w:trPr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EBE846" w14:textId="77777777" w:rsidR="00A82CB1" w:rsidRDefault="00A82CB1">
            <w:pPr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904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3A91EE" w14:textId="77777777" w:rsidR="00A82CB1" w:rsidRDefault="00A82CB1">
            <w:pPr>
              <w:ind w:left="-42" w:right="8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580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FD42C2" w14:textId="7EA9C005" w:rsidR="00A82CB1" w:rsidRDefault="00A82CB1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0C27E0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A82CB1" w14:paraId="17600A7E" w14:textId="77777777" w:rsidTr="007A15B1">
        <w:trPr>
          <w:cantSplit/>
          <w:trHeight w:val="270"/>
          <w:tblHeader/>
        </w:trPr>
        <w:tc>
          <w:tcPr>
            <w:tcW w:w="356" w:type="dxa"/>
            <w:gridSpan w:val="2"/>
            <w:tcBorders>
              <w:top w:val="nil"/>
              <w:left w:val="nil"/>
              <w:right w:val="nil"/>
            </w:tcBorders>
          </w:tcPr>
          <w:p w14:paraId="608F7BDB" w14:textId="77777777" w:rsidR="00A82CB1" w:rsidRDefault="00A82CB1">
            <w:pPr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904" w:type="dxa"/>
            <w:gridSpan w:val="5"/>
            <w:vMerge/>
            <w:tcBorders>
              <w:top w:val="nil"/>
              <w:left w:val="nil"/>
              <w:right w:val="nil"/>
            </w:tcBorders>
          </w:tcPr>
          <w:p w14:paraId="7B8F5958" w14:textId="77777777" w:rsidR="00A82CB1" w:rsidRDefault="00A82CB1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580" w:type="dxa"/>
            <w:gridSpan w:val="10"/>
            <w:vMerge/>
            <w:tcBorders>
              <w:top w:val="nil"/>
              <w:left w:val="nil"/>
              <w:right w:val="nil"/>
            </w:tcBorders>
          </w:tcPr>
          <w:p w14:paraId="45638E89" w14:textId="77777777" w:rsidR="00A82CB1" w:rsidRDefault="00A82CB1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A82CB1" w14:paraId="0FA6D9D4" w14:textId="77777777" w:rsidTr="000C27E0">
        <w:trPr>
          <w:cantSplit/>
          <w:tblHeader/>
        </w:trPr>
        <w:tc>
          <w:tcPr>
            <w:tcW w:w="2876" w:type="dxa"/>
            <w:gridSpan w:val="4"/>
            <w:tcBorders>
              <w:left w:val="nil"/>
            </w:tcBorders>
            <w:vAlign w:val="center"/>
          </w:tcPr>
          <w:p w14:paraId="5A7F4CC1" w14:textId="77777777" w:rsidR="00A82CB1" w:rsidRDefault="00A82CB1">
            <w:pPr>
              <w:ind w:left="360" w:right="2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科目</w:t>
            </w:r>
          </w:p>
        </w:tc>
        <w:tc>
          <w:tcPr>
            <w:tcW w:w="1560" w:type="dxa"/>
            <w:vMerge w:val="restart"/>
            <w:vAlign w:val="center"/>
          </w:tcPr>
          <w:p w14:paraId="60B05ECE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預算數</w:t>
            </w:r>
          </w:p>
        </w:tc>
        <w:tc>
          <w:tcPr>
            <w:tcW w:w="5644" w:type="dxa"/>
            <w:gridSpan w:val="4"/>
            <w:vAlign w:val="center"/>
          </w:tcPr>
          <w:p w14:paraId="6931E4BE" w14:textId="77777777" w:rsidR="00A82CB1" w:rsidRDefault="00A82CB1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</w:t>
            </w:r>
          </w:p>
        </w:tc>
        <w:tc>
          <w:tcPr>
            <w:tcW w:w="4200" w:type="dxa"/>
            <w:gridSpan w:val="3"/>
            <w:vAlign w:val="center"/>
          </w:tcPr>
          <w:p w14:paraId="3A213A0B" w14:textId="77777777" w:rsidR="00A82CB1" w:rsidRDefault="00A82CB1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修正數</w:t>
            </w:r>
          </w:p>
        </w:tc>
        <w:tc>
          <w:tcPr>
            <w:tcW w:w="5520" w:type="dxa"/>
            <w:gridSpan w:val="4"/>
            <w:vAlign w:val="center"/>
          </w:tcPr>
          <w:p w14:paraId="27BC9CDA" w14:textId="77777777" w:rsidR="00A82CB1" w:rsidRDefault="00A82CB1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</w:t>
            </w:r>
          </w:p>
        </w:tc>
        <w:tc>
          <w:tcPr>
            <w:tcW w:w="2040" w:type="dxa"/>
            <w:vMerge w:val="restart"/>
            <w:tcBorders>
              <w:right w:val="nil"/>
            </w:tcBorders>
            <w:vAlign w:val="center"/>
          </w:tcPr>
          <w:p w14:paraId="09DA1D68" w14:textId="77777777" w:rsidR="00A82CB1" w:rsidRDefault="00A82CB1">
            <w:pPr>
              <w:ind w:left="42" w:right="43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決算審定數與預算數</w:t>
            </w:r>
            <w:r>
              <w:rPr>
                <w:rFonts w:eastAsia="標楷體"/>
                <w:sz w:val="20"/>
              </w:rPr>
              <w:br/>
            </w:r>
            <w:r>
              <w:rPr>
                <w:rFonts w:eastAsia="標楷體" w:hint="eastAsia"/>
                <w:sz w:val="20"/>
              </w:rPr>
              <w:t>比較增減</w:t>
            </w:r>
          </w:p>
        </w:tc>
      </w:tr>
      <w:tr w:rsidR="00A82CB1" w14:paraId="159DF216" w14:textId="77777777" w:rsidTr="000C27E0">
        <w:trPr>
          <w:cantSplit/>
          <w:tblHeader/>
        </w:trPr>
        <w:tc>
          <w:tcPr>
            <w:tcW w:w="299" w:type="dxa"/>
            <w:tcBorders>
              <w:left w:val="nil"/>
            </w:tcBorders>
            <w:vAlign w:val="center"/>
          </w:tcPr>
          <w:p w14:paraId="0EFF5297" w14:textId="77777777" w:rsidR="00A82CB1" w:rsidRDefault="00A82CB1">
            <w:pPr>
              <w:ind w:right="414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款</w:t>
            </w:r>
          </w:p>
        </w:tc>
        <w:tc>
          <w:tcPr>
            <w:tcW w:w="298" w:type="dxa"/>
            <w:gridSpan w:val="2"/>
            <w:vAlign w:val="center"/>
          </w:tcPr>
          <w:p w14:paraId="741023A6" w14:textId="77777777" w:rsidR="00A82CB1" w:rsidRDefault="00A82CB1">
            <w:pPr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項</w:t>
            </w:r>
          </w:p>
        </w:tc>
        <w:tc>
          <w:tcPr>
            <w:tcW w:w="2279" w:type="dxa"/>
            <w:vAlign w:val="center"/>
          </w:tcPr>
          <w:p w14:paraId="2A348B5F" w14:textId="77777777" w:rsidR="00A82CB1" w:rsidRDefault="00A82CB1">
            <w:pPr>
              <w:ind w:left="214" w:right="280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名稱</w:t>
            </w:r>
          </w:p>
        </w:tc>
        <w:tc>
          <w:tcPr>
            <w:tcW w:w="1560" w:type="dxa"/>
            <w:vMerge/>
            <w:vAlign w:val="center"/>
          </w:tcPr>
          <w:p w14:paraId="3CD37CED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410" w:type="dxa"/>
            <w:vAlign w:val="center"/>
          </w:tcPr>
          <w:p w14:paraId="186C5988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414" w:type="dxa"/>
            <w:vAlign w:val="center"/>
          </w:tcPr>
          <w:p w14:paraId="0FB36A2F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proofErr w:type="gramStart"/>
            <w:r>
              <w:rPr>
                <w:rFonts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410" w:type="dxa"/>
            <w:vAlign w:val="center"/>
          </w:tcPr>
          <w:p w14:paraId="70FD5441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410" w:type="dxa"/>
            <w:vAlign w:val="center"/>
          </w:tcPr>
          <w:p w14:paraId="419630E2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1400" w:type="dxa"/>
            <w:vAlign w:val="center"/>
          </w:tcPr>
          <w:p w14:paraId="39DE1DE7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400" w:type="dxa"/>
            <w:vAlign w:val="center"/>
          </w:tcPr>
          <w:p w14:paraId="192DEB8E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proofErr w:type="gramStart"/>
            <w:r>
              <w:rPr>
                <w:rFonts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400" w:type="dxa"/>
            <w:vAlign w:val="center"/>
          </w:tcPr>
          <w:p w14:paraId="11B268C0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380" w:type="dxa"/>
            <w:vAlign w:val="center"/>
          </w:tcPr>
          <w:p w14:paraId="04695024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380" w:type="dxa"/>
            <w:vAlign w:val="center"/>
          </w:tcPr>
          <w:p w14:paraId="57342601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proofErr w:type="gramStart"/>
            <w:r>
              <w:rPr>
                <w:rFonts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380" w:type="dxa"/>
            <w:vAlign w:val="center"/>
          </w:tcPr>
          <w:p w14:paraId="06A2E5A9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380" w:type="dxa"/>
            <w:vAlign w:val="center"/>
          </w:tcPr>
          <w:p w14:paraId="32512A16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2040" w:type="dxa"/>
            <w:vMerge/>
            <w:tcBorders>
              <w:right w:val="nil"/>
            </w:tcBorders>
            <w:vAlign w:val="center"/>
          </w:tcPr>
          <w:p w14:paraId="6EC84F7A" w14:textId="77777777" w:rsidR="00A82CB1" w:rsidRDefault="00A82CB1">
            <w:pPr>
              <w:ind w:right="14"/>
              <w:jc w:val="center"/>
              <w:rPr>
                <w:rFonts w:eastAsia="標楷體"/>
                <w:sz w:val="20"/>
              </w:rPr>
            </w:pPr>
          </w:p>
        </w:tc>
      </w:tr>
      <w:tr w:rsidR="000C27E0" w:rsidRPr="00D468E3" w14:paraId="068DB09F" w14:textId="77777777" w:rsidTr="007A15B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4D9549CF" w14:textId="77777777" w:rsidR="000C27E0" w:rsidRPr="00D468E3" w:rsidRDefault="000C27E0" w:rsidP="00BA1BFC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733D77BE" w14:textId="77777777" w:rsidR="000C27E0" w:rsidRPr="00D468E3" w:rsidRDefault="000C27E0" w:rsidP="00BA1BFC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14:paraId="1827A34B" w14:textId="77777777" w:rsidR="000C27E0" w:rsidRPr="00D468E3" w:rsidRDefault="000C27E0" w:rsidP="00501CFF">
            <w:pPr>
              <w:ind w:rightChars="10" w:right="24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D468E3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經常門合計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3B0440B" w14:textId="77777777" w:rsidR="000C27E0" w:rsidRPr="00D468E3" w:rsidRDefault="000C27E0" w:rsidP="00501CFF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468E3">
              <w:rPr>
                <w:rFonts w:ascii="新細明體" w:hAnsi="新細明體"/>
                <w:b/>
                <w:noProof/>
                <w:spacing w:val="-6"/>
                <w:sz w:val="20"/>
              </w:rPr>
              <w:t>115,736,184,000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C2F44FE" w14:textId="77777777" w:rsidR="000C27E0" w:rsidRPr="00D468E3" w:rsidRDefault="000C27E0" w:rsidP="00501CFF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468E3">
              <w:rPr>
                <w:rFonts w:ascii="新細明體" w:hAnsi="新細明體"/>
                <w:b/>
                <w:noProof/>
                <w:spacing w:val="-6"/>
                <w:sz w:val="20"/>
              </w:rPr>
              <w:t>118,327,278,184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1C76ACCD" w14:textId="77777777" w:rsidR="000C27E0" w:rsidRPr="00D468E3" w:rsidRDefault="000C27E0" w:rsidP="00501CFF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468E3">
              <w:rPr>
                <w:rFonts w:ascii="新細明體" w:hAnsi="新細明體"/>
                <w:b/>
                <w:noProof/>
                <w:spacing w:val="-6"/>
                <w:sz w:val="20"/>
              </w:rPr>
              <w:t>2,009,518,251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FCFF6DD" w14:textId="77777777" w:rsidR="000C27E0" w:rsidRPr="00D468E3" w:rsidRDefault="000C27E0" w:rsidP="00501CFF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468E3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83E2D37" w14:textId="77777777" w:rsidR="000C27E0" w:rsidRPr="00D468E3" w:rsidRDefault="000C27E0" w:rsidP="00501CFF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468E3">
              <w:rPr>
                <w:rFonts w:ascii="新細明體" w:hAnsi="新細明體"/>
                <w:b/>
                <w:noProof/>
                <w:spacing w:val="-6"/>
                <w:sz w:val="20"/>
              </w:rPr>
              <w:t>120,336,796,435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45961E9" w14:textId="77777777" w:rsidR="000C27E0" w:rsidRPr="00D468E3" w:rsidRDefault="000C27E0" w:rsidP="00501CFF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468E3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40DF3B3" w14:textId="77777777" w:rsidR="000C27E0" w:rsidRPr="00D468E3" w:rsidRDefault="000C27E0" w:rsidP="00501CFF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468E3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64ADB84" w14:textId="77777777" w:rsidR="000C27E0" w:rsidRPr="00D468E3" w:rsidRDefault="000C27E0" w:rsidP="00501CFF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468E3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0D4275A" w14:textId="77777777" w:rsidR="000C27E0" w:rsidRPr="00D468E3" w:rsidRDefault="000C27E0" w:rsidP="00501CFF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468E3">
              <w:rPr>
                <w:rFonts w:ascii="新細明體" w:hAnsi="新細明體"/>
                <w:b/>
                <w:noProof/>
                <w:spacing w:val="-6"/>
                <w:sz w:val="20"/>
              </w:rPr>
              <w:t>118,327,278,184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5F67DB6" w14:textId="77777777" w:rsidR="000C27E0" w:rsidRPr="00D468E3" w:rsidRDefault="000C27E0" w:rsidP="00501CFF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468E3">
              <w:rPr>
                <w:rFonts w:ascii="新細明體" w:hAnsi="新細明體"/>
                <w:b/>
                <w:noProof/>
                <w:spacing w:val="-6"/>
                <w:sz w:val="20"/>
              </w:rPr>
              <w:t>2,009,518,251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C419D0A" w14:textId="77777777" w:rsidR="000C27E0" w:rsidRPr="00D468E3" w:rsidRDefault="000C27E0" w:rsidP="00501CFF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468E3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C324E17" w14:textId="77777777" w:rsidR="000C27E0" w:rsidRPr="00D468E3" w:rsidRDefault="000C27E0" w:rsidP="00501CFF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468E3">
              <w:rPr>
                <w:rFonts w:ascii="新細明體" w:hAnsi="新細明體"/>
                <w:b/>
                <w:noProof/>
                <w:spacing w:val="-6"/>
                <w:sz w:val="20"/>
              </w:rPr>
              <w:t>120,336,796,435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40EAB0CE" w14:textId="77777777" w:rsidR="000C27E0" w:rsidRPr="00D468E3" w:rsidRDefault="000C27E0" w:rsidP="00501CFF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468E3">
              <w:rPr>
                <w:rFonts w:ascii="新細明體" w:hAnsi="新細明體"/>
                <w:b/>
                <w:noProof/>
                <w:spacing w:val="-6"/>
                <w:sz w:val="20"/>
              </w:rPr>
              <w:t>4,600,612,435</w:t>
            </w:r>
          </w:p>
        </w:tc>
      </w:tr>
      <w:tr w:rsidR="000C27E0" w:rsidRPr="00D468E3" w14:paraId="12DE7188" w14:textId="77777777" w:rsidTr="007A15B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04BD78D1" w14:textId="77777777" w:rsidR="000C27E0" w:rsidRPr="00D468E3" w:rsidRDefault="000C27E0" w:rsidP="00BA1BFC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D468E3">
              <w:rPr>
                <w:rFonts w:ascii="新細明體" w:hAnsi="新細明體"/>
                <w:b/>
                <w:noProof/>
                <w:spacing w:val="-12"/>
                <w:sz w:val="20"/>
              </w:rPr>
              <w:t>1</w:t>
            </w: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73D08E1D" w14:textId="77777777" w:rsidR="000C27E0" w:rsidRPr="00D468E3" w:rsidRDefault="000C27E0" w:rsidP="00BA1BFC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14:paraId="22E8E479" w14:textId="77777777" w:rsidR="000C27E0" w:rsidRPr="00D468E3" w:rsidRDefault="000C27E0" w:rsidP="00501CFF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D468E3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稅課收入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B91CC33" w14:textId="77777777" w:rsidR="000C27E0" w:rsidRPr="00D468E3" w:rsidRDefault="000C27E0" w:rsidP="00501CFF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468E3">
              <w:rPr>
                <w:rFonts w:ascii="新細明體" w:hAnsi="新細明體"/>
                <w:b/>
                <w:noProof/>
                <w:spacing w:val="-6"/>
                <w:sz w:val="20"/>
              </w:rPr>
              <w:t>56,740,429,000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3539CFE" w14:textId="77777777" w:rsidR="000C27E0" w:rsidRPr="00D468E3" w:rsidRDefault="000C27E0" w:rsidP="00501CFF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468E3">
              <w:rPr>
                <w:rFonts w:ascii="新細明體" w:hAnsi="新細明體"/>
                <w:b/>
                <w:noProof/>
                <w:spacing w:val="-6"/>
                <w:sz w:val="20"/>
              </w:rPr>
              <w:t>62,258,424,609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39BA754B" w14:textId="77777777" w:rsidR="000C27E0" w:rsidRPr="00D468E3" w:rsidRDefault="000C27E0" w:rsidP="00501CFF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468E3">
              <w:rPr>
                <w:rFonts w:ascii="新細明體" w:hAnsi="新細明體"/>
                <w:b/>
                <w:noProof/>
                <w:spacing w:val="-6"/>
                <w:sz w:val="20"/>
              </w:rPr>
              <w:t>152,023,885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132A0DB" w14:textId="77777777" w:rsidR="000C27E0" w:rsidRPr="00D468E3" w:rsidRDefault="000C27E0" w:rsidP="00501CFF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468E3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E51BD89" w14:textId="77777777" w:rsidR="000C27E0" w:rsidRPr="00D468E3" w:rsidRDefault="000C27E0" w:rsidP="00501CFF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468E3">
              <w:rPr>
                <w:rFonts w:ascii="新細明體" w:hAnsi="新細明體"/>
                <w:b/>
                <w:noProof/>
                <w:spacing w:val="-6"/>
                <w:sz w:val="20"/>
              </w:rPr>
              <w:t>62,410,448,494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0E111A7" w14:textId="77777777" w:rsidR="000C27E0" w:rsidRPr="00D468E3" w:rsidRDefault="000C27E0" w:rsidP="00501CFF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468E3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56F0830" w14:textId="77777777" w:rsidR="000C27E0" w:rsidRPr="00D468E3" w:rsidRDefault="000C27E0" w:rsidP="00501CFF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468E3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F99EF14" w14:textId="77777777" w:rsidR="000C27E0" w:rsidRPr="00D468E3" w:rsidRDefault="000C27E0" w:rsidP="00501CFF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468E3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F75C3B5" w14:textId="77777777" w:rsidR="000C27E0" w:rsidRPr="00D468E3" w:rsidRDefault="000C27E0" w:rsidP="00501CFF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468E3">
              <w:rPr>
                <w:rFonts w:ascii="新細明體" w:hAnsi="新細明體"/>
                <w:b/>
                <w:noProof/>
                <w:spacing w:val="-6"/>
                <w:sz w:val="20"/>
              </w:rPr>
              <w:t>62,258,424,609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3E1D0BE" w14:textId="77777777" w:rsidR="000C27E0" w:rsidRPr="00D468E3" w:rsidRDefault="000C27E0" w:rsidP="00501CFF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468E3">
              <w:rPr>
                <w:rFonts w:ascii="新細明體" w:hAnsi="新細明體"/>
                <w:b/>
                <w:noProof/>
                <w:spacing w:val="-6"/>
                <w:sz w:val="20"/>
              </w:rPr>
              <w:t>152,023,885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911E8A2" w14:textId="77777777" w:rsidR="000C27E0" w:rsidRPr="00D468E3" w:rsidRDefault="000C27E0" w:rsidP="00501CFF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468E3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F166000" w14:textId="77777777" w:rsidR="000C27E0" w:rsidRPr="00D468E3" w:rsidRDefault="000C27E0" w:rsidP="00501CFF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468E3">
              <w:rPr>
                <w:rFonts w:ascii="新細明體" w:hAnsi="新細明體"/>
                <w:b/>
                <w:noProof/>
                <w:spacing w:val="-6"/>
                <w:sz w:val="20"/>
              </w:rPr>
              <w:t>62,410,448,494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286DAEFA" w14:textId="77777777" w:rsidR="000C27E0" w:rsidRPr="00D468E3" w:rsidRDefault="000C27E0" w:rsidP="00501CFF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468E3">
              <w:rPr>
                <w:rFonts w:ascii="新細明體" w:hAnsi="新細明體"/>
                <w:b/>
                <w:noProof/>
                <w:spacing w:val="-6"/>
                <w:sz w:val="20"/>
              </w:rPr>
              <w:t>5,670,019,494</w:t>
            </w:r>
          </w:p>
        </w:tc>
      </w:tr>
      <w:tr w:rsidR="007A15B1" w14:paraId="288A4AAD" w14:textId="77777777" w:rsidTr="007A15B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7AB63788" w14:textId="77777777" w:rsidR="007A15B1" w:rsidRDefault="007A15B1" w:rsidP="007A15B1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3B7D6766" w14:textId="77777777" w:rsidR="007A15B1" w:rsidRDefault="007A15B1" w:rsidP="007A15B1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54F48BCB" w14:textId="54B53BC1" w:rsidR="007A15B1" w:rsidRDefault="007A15B1" w:rsidP="00501CFF">
            <w:pPr>
              <w:ind w:leftChars="200" w:left="480" w:rightChars="10" w:right="24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EB7A0A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遺產及贈與稅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4A3DF7C" w14:textId="47C2485C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6"/>
                <w:sz w:val="20"/>
              </w:rPr>
              <w:t>998,000,000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DC171BC" w14:textId="035EC4D2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6"/>
                <w:sz w:val="20"/>
              </w:rPr>
              <w:t>1,635,209,535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1352365" w14:textId="65B16622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6"/>
                <w:sz w:val="20"/>
              </w:rPr>
              <w:t>10,152,514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E9BBB53" w14:textId="61A808E1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76E2CA1" w14:textId="06699A7A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6"/>
                <w:sz w:val="20"/>
              </w:rPr>
              <w:t>1,645,362,049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8B2EF48" w14:textId="1C57DBAA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3929258" w14:textId="7192DC13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905171B" w14:textId="2A11C482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354382E" w14:textId="06AC6F98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6"/>
                <w:sz w:val="20"/>
              </w:rPr>
              <w:t>1,635,209,535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0FC2098" w14:textId="2041CED2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6"/>
                <w:sz w:val="20"/>
              </w:rPr>
              <w:t>10,152,514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37B1FA3" w14:textId="17A81566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579A7CE" w14:textId="2649ABFE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6"/>
                <w:sz w:val="20"/>
              </w:rPr>
              <w:t>1,645,362,049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272744E2" w14:textId="7358031E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6"/>
                <w:sz w:val="20"/>
              </w:rPr>
              <w:t>647,362,049</w:t>
            </w:r>
          </w:p>
        </w:tc>
      </w:tr>
      <w:tr w:rsidR="007A15B1" w14:paraId="71619911" w14:textId="77777777" w:rsidTr="007A15B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5C5F87A4" w14:textId="77777777" w:rsidR="007A15B1" w:rsidRDefault="007A15B1" w:rsidP="007A15B1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57E392A4" w14:textId="77777777" w:rsidR="007A15B1" w:rsidRDefault="007A15B1" w:rsidP="007A15B1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12"/>
                <w:sz w:val="20"/>
              </w:rPr>
              <w:t>2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507D8547" w14:textId="127C798E" w:rsidR="007A15B1" w:rsidRDefault="007A15B1" w:rsidP="00501CFF">
            <w:pPr>
              <w:ind w:leftChars="200" w:left="480" w:rightChars="10" w:right="24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EB7A0A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菸酒稅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A6EDD9D" w14:textId="4C50068A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6"/>
                <w:sz w:val="20"/>
              </w:rPr>
              <w:t>613,875,000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A38D4A9" w14:textId="3517C0B0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6"/>
                <w:sz w:val="20"/>
              </w:rPr>
              <w:t>546,895,870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41431E5A" w14:textId="6B47F0A2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6"/>
                <w:sz w:val="20"/>
              </w:rPr>
              <w:t>27,369,398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6F03D0F" w14:textId="41E768BE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963448A" w14:textId="65AA1E75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6"/>
                <w:sz w:val="20"/>
              </w:rPr>
              <w:t>574,265,268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0491EAD" w14:textId="4A5F5BC0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02AA3B2" w14:textId="474FA825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0ED6BD22" w14:textId="55F273A6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F22702E" w14:textId="514B89D6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6"/>
                <w:sz w:val="20"/>
              </w:rPr>
              <w:t>546,895,870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73682B5" w14:textId="59F3AB1C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6"/>
                <w:sz w:val="20"/>
              </w:rPr>
              <w:t>27,369,398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141261C" w14:textId="73F83F3D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B5FB72C" w14:textId="159F00D9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6"/>
                <w:sz w:val="20"/>
              </w:rPr>
              <w:t>574,265,268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7202D2E5" w14:textId="0FF037B6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6"/>
                <w:sz w:val="20"/>
              </w:rPr>
              <w:t>- 39,609,732</w:t>
            </w:r>
          </w:p>
        </w:tc>
      </w:tr>
      <w:tr w:rsidR="007A15B1" w14:paraId="26872203" w14:textId="77777777" w:rsidTr="007A15B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483A275F" w14:textId="77777777" w:rsidR="007A15B1" w:rsidRDefault="007A15B1" w:rsidP="007A15B1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7A054DA3" w14:textId="77777777" w:rsidR="007A15B1" w:rsidRDefault="007A15B1" w:rsidP="007A15B1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12"/>
                <w:sz w:val="20"/>
              </w:rPr>
              <w:t>3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38805629" w14:textId="0D960169" w:rsidR="007A15B1" w:rsidRDefault="007A15B1" w:rsidP="00501CFF">
            <w:pPr>
              <w:ind w:leftChars="200" w:left="480" w:rightChars="10" w:right="24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EB7A0A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印花稅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E7624C2" w14:textId="4EC0C6C6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6"/>
                <w:sz w:val="20"/>
              </w:rPr>
              <w:t>675,489,000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56CF35B" w14:textId="54968B85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6"/>
                <w:sz w:val="20"/>
              </w:rPr>
              <w:t>832,714,957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3FC0AB79" w14:textId="2E73553E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D7F0A63" w14:textId="199A02E4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DBE521A" w14:textId="446DB6BA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6"/>
                <w:sz w:val="20"/>
              </w:rPr>
              <w:t>832,714,957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9609CFE" w14:textId="4007C580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A738554" w14:textId="0530A7BB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CCEC52D" w14:textId="369F5773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36F2B23" w14:textId="19EA9831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6"/>
                <w:sz w:val="20"/>
              </w:rPr>
              <w:t>832,714,957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AD6A4BF" w14:textId="57DD593B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77B14B8" w14:textId="61B50692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7D6AECF" w14:textId="78C9FC95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6"/>
                <w:sz w:val="20"/>
              </w:rPr>
              <w:t>832,714,957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41FD1E7B" w14:textId="77EBCF65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6"/>
                <w:sz w:val="20"/>
              </w:rPr>
              <w:t>157,225,957</w:t>
            </w:r>
          </w:p>
        </w:tc>
      </w:tr>
      <w:tr w:rsidR="007A15B1" w14:paraId="7D37CEDA" w14:textId="77777777" w:rsidTr="007A15B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293091F3" w14:textId="77777777" w:rsidR="007A15B1" w:rsidRDefault="007A15B1" w:rsidP="007A15B1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475BEE58" w14:textId="77777777" w:rsidR="007A15B1" w:rsidRDefault="007A15B1" w:rsidP="007A15B1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12"/>
                <w:sz w:val="20"/>
              </w:rPr>
              <w:t>4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2CD3825B" w14:textId="2C804BDB" w:rsidR="007A15B1" w:rsidRDefault="007A15B1" w:rsidP="00501CFF">
            <w:pPr>
              <w:ind w:leftChars="200" w:left="480" w:rightChars="10" w:right="24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EB7A0A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使用牌照稅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93CB579" w14:textId="50EAD544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6"/>
                <w:sz w:val="20"/>
              </w:rPr>
              <w:t>5,684,165,000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90AC9AF" w14:textId="5C048132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6"/>
                <w:sz w:val="20"/>
              </w:rPr>
              <w:t>5,592,838,401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DE81989" w14:textId="33DD3FCB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C288A3D" w14:textId="49E52669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A4C2E89" w14:textId="76FF77E9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6"/>
                <w:sz w:val="20"/>
              </w:rPr>
              <w:t>5,592,838,401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7A218A9" w14:textId="41A829D1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098CB89" w14:textId="6B5920A6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0C50CD4" w14:textId="55466575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289F47C" w14:textId="08AF1BBD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6"/>
                <w:sz w:val="20"/>
              </w:rPr>
              <w:t>5,592,838,401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1752039" w14:textId="40C7DA28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562091D" w14:textId="4E0908B9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D0498A4" w14:textId="4BA0730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6"/>
                <w:sz w:val="20"/>
              </w:rPr>
              <w:t>5,592,838,401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3460B621" w14:textId="6569BADE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6"/>
                <w:sz w:val="20"/>
              </w:rPr>
              <w:t>- 91,326,599</w:t>
            </w:r>
          </w:p>
        </w:tc>
      </w:tr>
      <w:tr w:rsidR="007A15B1" w14:paraId="4944E0F7" w14:textId="77777777" w:rsidTr="007A15B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61076A3E" w14:textId="77777777" w:rsidR="007A15B1" w:rsidRDefault="007A15B1" w:rsidP="007A15B1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7483BFD6" w14:textId="77777777" w:rsidR="007A15B1" w:rsidRDefault="007A15B1" w:rsidP="007A15B1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12"/>
                <w:sz w:val="20"/>
              </w:rPr>
              <w:t>5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7D63637C" w14:textId="2432C2FF" w:rsidR="007A15B1" w:rsidRDefault="007A15B1" w:rsidP="00501CFF">
            <w:pPr>
              <w:ind w:leftChars="200" w:left="480" w:rightChars="10" w:right="24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EB7A0A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土地稅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8EC77DE" w14:textId="4A6F7D23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6"/>
                <w:sz w:val="20"/>
              </w:rPr>
              <w:t>12,152,350,000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2BF682C" w14:textId="32209303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6"/>
                <w:sz w:val="20"/>
              </w:rPr>
              <w:t>12,500,979,802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140C48BD" w14:textId="26B4B820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64F2B97" w14:textId="7E087BE3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6480AC9" w14:textId="2685B29F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6"/>
                <w:sz w:val="20"/>
              </w:rPr>
              <w:t>12,500,979,802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4D28D12" w14:textId="72223AAD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7C7AD363" w14:textId="2631F28A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0F0C73BB" w14:textId="65325CFD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BC07CA9" w14:textId="5826535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6"/>
                <w:sz w:val="20"/>
              </w:rPr>
              <w:t>12,500,979,802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27B5448" w14:textId="51580CFE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05D35C8" w14:textId="39F744B1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2E51B83" w14:textId="5E12FAAA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6"/>
                <w:sz w:val="20"/>
              </w:rPr>
              <w:t>12,500,979,802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5A5D52F8" w14:textId="192726B9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6"/>
                <w:sz w:val="20"/>
              </w:rPr>
              <w:t>348,629,802</w:t>
            </w:r>
          </w:p>
        </w:tc>
      </w:tr>
      <w:tr w:rsidR="007A15B1" w14:paraId="41F92555" w14:textId="77777777" w:rsidTr="007A15B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72773AA5" w14:textId="77777777" w:rsidR="007A15B1" w:rsidRDefault="007A15B1" w:rsidP="007A15B1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6311C0C1" w14:textId="77777777" w:rsidR="007A15B1" w:rsidRDefault="007A15B1" w:rsidP="007A15B1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12"/>
                <w:sz w:val="20"/>
              </w:rPr>
              <w:t>6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3B1C8CD9" w14:textId="0E054E51" w:rsidR="007A15B1" w:rsidRDefault="007A15B1" w:rsidP="00501CFF">
            <w:pPr>
              <w:ind w:leftChars="200" w:left="480" w:rightChars="10" w:right="24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EB7A0A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房屋稅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154276A" w14:textId="7C9A3B5C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6"/>
                <w:sz w:val="20"/>
              </w:rPr>
              <w:t>6,587,403,000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478EB65" w14:textId="43E432A1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6"/>
                <w:sz w:val="20"/>
              </w:rPr>
              <w:t>6,628,789,141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4DEB4C05" w14:textId="24772E38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6D03CD9" w14:textId="0B34EB1F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DBB334B" w14:textId="082CB066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6"/>
                <w:sz w:val="20"/>
              </w:rPr>
              <w:t>6,628,789,141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1AB6B48" w14:textId="3577EC02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083F9B5A" w14:textId="54A5CFFC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0B377848" w14:textId="7828C66B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A0E188D" w14:textId="4F50E8D6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6"/>
                <w:sz w:val="20"/>
              </w:rPr>
              <w:t>6,628,789,141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9D0D47B" w14:textId="6E013E38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B7444CF" w14:textId="40BCDA70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6806FAC" w14:textId="2814CA5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6"/>
                <w:sz w:val="20"/>
              </w:rPr>
              <w:t>6,628,789,141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1848F559" w14:textId="40A3224E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6"/>
                <w:sz w:val="20"/>
              </w:rPr>
              <w:t>41,386,141</w:t>
            </w:r>
          </w:p>
        </w:tc>
      </w:tr>
      <w:tr w:rsidR="007A15B1" w14:paraId="4019103E" w14:textId="77777777" w:rsidTr="007A15B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0E1A0B18" w14:textId="77777777" w:rsidR="007A15B1" w:rsidRDefault="007A15B1" w:rsidP="007A15B1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182849B3" w14:textId="77777777" w:rsidR="007A15B1" w:rsidRDefault="007A15B1" w:rsidP="007A15B1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12"/>
                <w:sz w:val="20"/>
              </w:rPr>
              <w:t>7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5CA0116C" w14:textId="4D67D4BD" w:rsidR="007A15B1" w:rsidRDefault="007A15B1" w:rsidP="00501CFF">
            <w:pPr>
              <w:ind w:leftChars="200" w:left="480" w:rightChars="10" w:right="24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EB7A0A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契稅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3C93B53" w14:textId="23593EAA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6"/>
                <w:sz w:val="20"/>
              </w:rPr>
              <w:t>1,025,808,000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9F57F85" w14:textId="31C5B7BB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6"/>
                <w:sz w:val="20"/>
              </w:rPr>
              <w:t>1,387,323,773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3A29FD24" w14:textId="09264EB6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7E11029" w14:textId="1DA6646D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035FD0B" w14:textId="136767F1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6"/>
                <w:sz w:val="20"/>
              </w:rPr>
              <w:t>1,387,323,773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02394420" w14:textId="010B40D3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9F72AC8" w14:textId="27C2A1F1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A312C79" w14:textId="70CB525F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B840B6D" w14:textId="4323F83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6"/>
                <w:sz w:val="20"/>
              </w:rPr>
              <w:t>1,387,323,773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3B73CE5" w14:textId="55F6353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7A81766" w14:textId="616453A6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69687C8" w14:textId="60E9EAE2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6"/>
                <w:sz w:val="20"/>
              </w:rPr>
              <w:t>1,387,323,773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37E3FACB" w14:textId="08E4C94E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6"/>
                <w:sz w:val="20"/>
              </w:rPr>
              <w:t>361,515,773</w:t>
            </w:r>
          </w:p>
        </w:tc>
      </w:tr>
      <w:tr w:rsidR="007A15B1" w14:paraId="71501AF5" w14:textId="77777777" w:rsidTr="007A15B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1C90F3D7" w14:textId="77777777" w:rsidR="007A15B1" w:rsidRDefault="007A15B1" w:rsidP="007A15B1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7FE7465C" w14:textId="77777777" w:rsidR="007A15B1" w:rsidRDefault="007A15B1" w:rsidP="007A15B1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12"/>
                <w:sz w:val="20"/>
              </w:rPr>
              <w:t>8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66832DA8" w14:textId="4C0B69B6" w:rsidR="007A15B1" w:rsidRDefault="007A15B1" w:rsidP="00501CFF">
            <w:pPr>
              <w:ind w:leftChars="200" w:left="480" w:rightChars="10" w:right="24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EB7A0A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娛樂稅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17B7825" w14:textId="6CE343AE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6"/>
                <w:sz w:val="20"/>
              </w:rPr>
              <w:t>126,227,000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8BD15C9" w14:textId="65A85EDF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6"/>
                <w:sz w:val="20"/>
              </w:rPr>
              <w:t>125,519,925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58F97A8A" w14:textId="074C8A2D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5DED4A6" w14:textId="1E5D88D0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090E051" w14:textId="05564A5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6"/>
                <w:sz w:val="20"/>
              </w:rPr>
              <w:t>125,519,925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0FA2837" w14:textId="5A6E969D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7E5A6F1" w14:textId="5F94E8EA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0422C24" w14:textId="6EB837B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5A42A94" w14:textId="2C3E5819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6"/>
                <w:sz w:val="20"/>
              </w:rPr>
              <w:t>125,519,925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602773D" w14:textId="6EC69138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7A52239" w14:textId="52BDFEE3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51EADFD" w14:textId="5DE839E2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6"/>
                <w:sz w:val="20"/>
              </w:rPr>
              <w:t>125,519,925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75058F1C" w14:textId="310170C3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6"/>
                <w:sz w:val="20"/>
              </w:rPr>
              <w:t>- 707,075</w:t>
            </w:r>
          </w:p>
        </w:tc>
      </w:tr>
      <w:tr w:rsidR="007A15B1" w14:paraId="3307DFD9" w14:textId="77777777" w:rsidTr="007A15B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232E885B" w14:textId="77777777" w:rsidR="007A15B1" w:rsidRDefault="007A15B1" w:rsidP="007A15B1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4B31C08F" w14:textId="7A17A00F" w:rsidR="007A15B1" w:rsidRPr="00EB7A0A" w:rsidRDefault="007A15B1" w:rsidP="007A15B1">
            <w:pPr>
              <w:jc w:val="center"/>
              <w:rPr>
                <w:rFonts w:ascii="新細明體" w:hAnsi="新細明體"/>
                <w:noProof/>
                <w:spacing w:val="-12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12"/>
                <w:sz w:val="20"/>
              </w:rPr>
              <w:t>9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4EB4FBF3" w14:textId="1F4FC4A1" w:rsidR="007A15B1" w:rsidRDefault="007A15B1" w:rsidP="00501CFF">
            <w:pPr>
              <w:ind w:leftChars="200" w:left="480" w:rightChars="10" w:right="24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  <w:r w:rsidRPr="00EB7A0A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統籌分配稅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032767E" w14:textId="52371B85" w:rsidR="007A15B1" w:rsidRPr="00EB7A0A" w:rsidRDefault="007A15B1" w:rsidP="00501CFF">
            <w:pPr>
              <w:ind w:rightChars="10" w:right="24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6"/>
                <w:sz w:val="20"/>
              </w:rPr>
              <w:t>28,877,112,000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AF871BF" w14:textId="27279EA6" w:rsidR="007A15B1" w:rsidRPr="00EB7A0A" w:rsidRDefault="007A15B1" w:rsidP="00501CFF">
            <w:pPr>
              <w:ind w:rightChars="10" w:right="24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6"/>
                <w:sz w:val="20"/>
              </w:rPr>
              <w:t>33,008,153,205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2830B283" w14:textId="35FE1E45" w:rsidR="007A15B1" w:rsidRPr="00EB7A0A" w:rsidRDefault="007A15B1" w:rsidP="00501CFF">
            <w:pPr>
              <w:ind w:rightChars="10" w:right="24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6"/>
                <w:sz w:val="20"/>
              </w:rPr>
              <w:t>114,501,973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F3D0475" w14:textId="70DC2058" w:rsidR="007A15B1" w:rsidRPr="00EB7A0A" w:rsidRDefault="007A15B1" w:rsidP="00501CFF">
            <w:pPr>
              <w:ind w:rightChars="10" w:right="24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EB7A0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2E0F78A" w14:textId="47D1C3A8" w:rsidR="007A15B1" w:rsidRPr="00EB7A0A" w:rsidRDefault="007A15B1" w:rsidP="00501CFF">
            <w:pPr>
              <w:ind w:rightChars="10" w:right="24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6"/>
                <w:sz w:val="20"/>
              </w:rPr>
              <w:t>33,122,655,178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B85267F" w14:textId="554BEF41" w:rsidR="007A15B1" w:rsidRPr="00EB7A0A" w:rsidRDefault="007A15B1" w:rsidP="00501CFF">
            <w:pPr>
              <w:ind w:rightChars="10" w:right="24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EB7A0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E22CD46" w14:textId="5D2667AE" w:rsidR="007A15B1" w:rsidRPr="00EB7A0A" w:rsidRDefault="007A15B1" w:rsidP="00501CFF">
            <w:pPr>
              <w:ind w:rightChars="10" w:right="24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EB7A0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829C8ED" w14:textId="25645A99" w:rsidR="007A15B1" w:rsidRPr="00EB7A0A" w:rsidRDefault="007A15B1" w:rsidP="00501CFF">
            <w:pPr>
              <w:ind w:rightChars="10" w:right="24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EB7A0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60E056A" w14:textId="15F47800" w:rsidR="007A15B1" w:rsidRPr="00EB7A0A" w:rsidRDefault="007A15B1" w:rsidP="00501CFF">
            <w:pPr>
              <w:ind w:rightChars="10" w:right="24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6"/>
                <w:sz w:val="20"/>
              </w:rPr>
              <w:t>33,008,153,205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2F27AC4" w14:textId="5EAC585D" w:rsidR="007A15B1" w:rsidRPr="00EB7A0A" w:rsidRDefault="007A15B1" w:rsidP="00501CFF">
            <w:pPr>
              <w:ind w:rightChars="10" w:right="24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6"/>
                <w:sz w:val="20"/>
              </w:rPr>
              <w:t>114,501,973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B5C8114" w14:textId="14C6C2C0" w:rsidR="007A15B1" w:rsidRPr="00EB7A0A" w:rsidRDefault="007A15B1" w:rsidP="00501CFF">
            <w:pPr>
              <w:ind w:rightChars="10" w:right="24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EB7A0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6D0A7DE" w14:textId="282A06DC" w:rsidR="007A15B1" w:rsidRPr="00EB7A0A" w:rsidRDefault="007A15B1" w:rsidP="00501CFF">
            <w:pPr>
              <w:ind w:rightChars="10" w:right="24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6"/>
                <w:sz w:val="20"/>
              </w:rPr>
              <w:t>33,122,655,178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6DC4D40D" w14:textId="6F55E7DB" w:rsidR="007A15B1" w:rsidRPr="00EB7A0A" w:rsidRDefault="007A15B1" w:rsidP="00501CFF">
            <w:pPr>
              <w:ind w:rightChars="10" w:right="24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6"/>
                <w:sz w:val="20"/>
              </w:rPr>
              <w:t>4,245,543,178</w:t>
            </w:r>
          </w:p>
        </w:tc>
      </w:tr>
      <w:tr w:rsidR="007A15B1" w:rsidRPr="00D468E3" w14:paraId="1716DBAD" w14:textId="77777777" w:rsidTr="007A15B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016F0475" w14:textId="77777777" w:rsidR="007A15B1" w:rsidRPr="00D468E3" w:rsidRDefault="007A15B1" w:rsidP="007A15B1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D468E3">
              <w:rPr>
                <w:rFonts w:ascii="新細明體" w:hAnsi="新細明體"/>
                <w:b/>
                <w:noProof/>
                <w:spacing w:val="-12"/>
                <w:sz w:val="20"/>
              </w:rPr>
              <w:t>2</w:t>
            </w: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1B0AB5FA" w14:textId="77777777" w:rsidR="007A15B1" w:rsidRPr="00D468E3" w:rsidRDefault="007A15B1" w:rsidP="007A15B1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14:paraId="04F3F784" w14:textId="77777777" w:rsidR="007A15B1" w:rsidRPr="00D468E3" w:rsidRDefault="007A15B1" w:rsidP="00501CFF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D468E3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罰款及賠償收入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E6B2AB4" w14:textId="77777777" w:rsidR="007A15B1" w:rsidRPr="00D468E3" w:rsidRDefault="007A15B1" w:rsidP="00501CFF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468E3">
              <w:rPr>
                <w:rFonts w:ascii="新細明體" w:hAnsi="新細明體"/>
                <w:b/>
                <w:noProof/>
                <w:spacing w:val="-6"/>
                <w:sz w:val="20"/>
              </w:rPr>
              <w:t>885,486,000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0520FE0" w14:textId="77777777" w:rsidR="007A15B1" w:rsidRPr="00D468E3" w:rsidRDefault="007A15B1" w:rsidP="00501CFF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468E3">
              <w:rPr>
                <w:rFonts w:ascii="新細明體" w:hAnsi="新細明體"/>
                <w:b/>
                <w:noProof/>
                <w:spacing w:val="-6"/>
                <w:sz w:val="20"/>
              </w:rPr>
              <w:t>1,467,873,175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3737C35A" w14:textId="77777777" w:rsidR="007A15B1" w:rsidRPr="00D468E3" w:rsidRDefault="007A15B1" w:rsidP="00501CFF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468E3">
              <w:rPr>
                <w:rFonts w:ascii="新細明體" w:hAnsi="新細明體"/>
                <w:b/>
                <w:noProof/>
                <w:spacing w:val="-6"/>
                <w:sz w:val="20"/>
              </w:rPr>
              <w:t>178,339,176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14E3403" w14:textId="77777777" w:rsidR="007A15B1" w:rsidRPr="00D468E3" w:rsidRDefault="007A15B1" w:rsidP="00501CFF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468E3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02E5737" w14:textId="77777777" w:rsidR="007A15B1" w:rsidRPr="00D468E3" w:rsidRDefault="007A15B1" w:rsidP="00501CFF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468E3">
              <w:rPr>
                <w:rFonts w:ascii="新細明體" w:hAnsi="新細明體"/>
                <w:b/>
                <w:noProof/>
                <w:spacing w:val="-6"/>
                <w:sz w:val="20"/>
              </w:rPr>
              <w:t>1,646,212,351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CD4CA32" w14:textId="77777777" w:rsidR="007A15B1" w:rsidRPr="00D468E3" w:rsidRDefault="007A15B1" w:rsidP="00501CFF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468E3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A5DCB9D" w14:textId="77777777" w:rsidR="007A15B1" w:rsidRPr="00D468E3" w:rsidRDefault="007A15B1" w:rsidP="00501CFF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468E3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B590BCB" w14:textId="77777777" w:rsidR="007A15B1" w:rsidRPr="00D468E3" w:rsidRDefault="007A15B1" w:rsidP="00501CFF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468E3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22648B4" w14:textId="77777777" w:rsidR="007A15B1" w:rsidRPr="00D468E3" w:rsidRDefault="007A15B1" w:rsidP="00501CFF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468E3">
              <w:rPr>
                <w:rFonts w:ascii="新細明體" w:hAnsi="新細明體"/>
                <w:b/>
                <w:noProof/>
                <w:spacing w:val="-6"/>
                <w:sz w:val="20"/>
              </w:rPr>
              <w:t>1,467,873,175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1C0190C" w14:textId="77777777" w:rsidR="007A15B1" w:rsidRPr="00D468E3" w:rsidRDefault="007A15B1" w:rsidP="00501CFF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468E3">
              <w:rPr>
                <w:rFonts w:ascii="新細明體" w:hAnsi="新細明體"/>
                <w:b/>
                <w:noProof/>
                <w:spacing w:val="-6"/>
                <w:sz w:val="20"/>
              </w:rPr>
              <w:t>178,339,176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18DE4A2" w14:textId="77777777" w:rsidR="007A15B1" w:rsidRPr="00D468E3" w:rsidRDefault="007A15B1" w:rsidP="00501CFF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468E3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B88FDAE" w14:textId="77777777" w:rsidR="007A15B1" w:rsidRPr="00D468E3" w:rsidRDefault="007A15B1" w:rsidP="00501CFF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468E3">
              <w:rPr>
                <w:rFonts w:ascii="新細明體" w:hAnsi="新細明體"/>
                <w:b/>
                <w:noProof/>
                <w:spacing w:val="-6"/>
                <w:sz w:val="20"/>
              </w:rPr>
              <w:t>1,646,212,351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0178EC88" w14:textId="77777777" w:rsidR="007A15B1" w:rsidRPr="00D468E3" w:rsidRDefault="007A15B1" w:rsidP="00501CFF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468E3">
              <w:rPr>
                <w:rFonts w:ascii="新細明體" w:hAnsi="新細明體"/>
                <w:b/>
                <w:noProof/>
                <w:spacing w:val="-6"/>
                <w:sz w:val="20"/>
              </w:rPr>
              <w:t>760,726,351</w:t>
            </w:r>
          </w:p>
        </w:tc>
      </w:tr>
      <w:tr w:rsidR="007A15B1" w14:paraId="75177483" w14:textId="77777777" w:rsidTr="007A15B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62F62D26" w14:textId="77777777" w:rsidR="007A15B1" w:rsidRDefault="007A15B1" w:rsidP="007A15B1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192F0414" w14:textId="77777777" w:rsidR="007A15B1" w:rsidRDefault="007A15B1" w:rsidP="007A15B1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3BBC3966" w14:textId="77777777" w:rsidR="007A15B1" w:rsidRDefault="007A15B1" w:rsidP="00501CFF">
            <w:pPr>
              <w:ind w:leftChars="200" w:left="480" w:rightChars="10" w:right="24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EB7A0A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罰金罰鍰及怠金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EF2D87E" w14:textId="7777777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6"/>
                <w:sz w:val="20"/>
              </w:rPr>
              <w:t>858,472,000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5683CD5" w14:textId="7777777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6"/>
                <w:sz w:val="20"/>
              </w:rPr>
              <w:t>1,410,687,219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0AF26FCE" w14:textId="7777777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6"/>
                <w:sz w:val="20"/>
              </w:rPr>
              <w:t>178,320,456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1B7DCB3" w14:textId="7777777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59A6E9B" w14:textId="7777777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6"/>
                <w:sz w:val="20"/>
              </w:rPr>
              <w:t>1,589,007,675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0921743" w14:textId="7777777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F932ED9" w14:textId="7777777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C78F593" w14:textId="7777777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771F1D3" w14:textId="7777777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6"/>
                <w:sz w:val="20"/>
              </w:rPr>
              <w:t>1,410,687,219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9571B5E" w14:textId="7777777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6"/>
                <w:sz w:val="20"/>
              </w:rPr>
              <w:t>178,320,456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DC1DEC2" w14:textId="7777777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18B8AC0" w14:textId="7777777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6"/>
                <w:sz w:val="20"/>
              </w:rPr>
              <w:t>1,589,007,675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0156AC2A" w14:textId="7777777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6"/>
                <w:sz w:val="20"/>
              </w:rPr>
              <w:t>730,535,675</w:t>
            </w:r>
          </w:p>
        </w:tc>
      </w:tr>
      <w:tr w:rsidR="007A15B1" w14:paraId="2F4C1F08" w14:textId="77777777" w:rsidTr="007A15B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1FDDBAB5" w14:textId="77777777" w:rsidR="007A15B1" w:rsidRDefault="007A15B1" w:rsidP="007A15B1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18506D2D" w14:textId="77777777" w:rsidR="007A15B1" w:rsidRDefault="007A15B1" w:rsidP="007A15B1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12"/>
                <w:sz w:val="20"/>
              </w:rPr>
              <w:t>2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60790C65" w14:textId="77777777" w:rsidR="007A15B1" w:rsidRDefault="007A15B1" w:rsidP="00501CFF">
            <w:pPr>
              <w:ind w:leftChars="200" w:left="480" w:rightChars="10" w:right="24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EB7A0A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沒入及沒收財物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EDD6F9C" w14:textId="7777777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6"/>
                <w:sz w:val="20"/>
              </w:rPr>
              <w:t>10,000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00F833F" w14:textId="7777777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6"/>
                <w:sz w:val="20"/>
              </w:rPr>
              <w:t>7,389,646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5E2ADDFA" w14:textId="7777777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D92B4B6" w14:textId="7777777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02B6B61" w14:textId="7777777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6"/>
                <w:sz w:val="20"/>
              </w:rPr>
              <w:t>7,389,646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CC34A18" w14:textId="7777777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7AFE5D3F" w14:textId="7777777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0B4C349F" w14:textId="7777777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58B7F9F" w14:textId="7777777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6"/>
                <w:sz w:val="20"/>
              </w:rPr>
              <w:t>7,389,646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3ABB1A8" w14:textId="7777777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CCB4B06" w14:textId="7777777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E0A32F2" w14:textId="7777777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6"/>
                <w:sz w:val="20"/>
              </w:rPr>
              <w:t>7,389,646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08513ADF" w14:textId="7777777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6"/>
                <w:sz w:val="20"/>
              </w:rPr>
              <w:t>7,379,646</w:t>
            </w:r>
          </w:p>
        </w:tc>
      </w:tr>
      <w:tr w:rsidR="007A15B1" w14:paraId="10E6F1B1" w14:textId="77777777" w:rsidTr="007A15B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164F3B38" w14:textId="77777777" w:rsidR="007A15B1" w:rsidRDefault="007A15B1" w:rsidP="007A15B1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789F877E" w14:textId="77777777" w:rsidR="007A15B1" w:rsidRDefault="007A15B1" w:rsidP="007A15B1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12"/>
                <w:sz w:val="20"/>
              </w:rPr>
              <w:t>3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1B1DD6CD" w14:textId="77777777" w:rsidR="007A15B1" w:rsidRDefault="007A15B1" w:rsidP="00501CFF">
            <w:pPr>
              <w:ind w:leftChars="200" w:left="480" w:rightChars="10" w:right="24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EB7A0A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賠償收入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2C62AD9" w14:textId="7777777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6"/>
                <w:sz w:val="20"/>
              </w:rPr>
              <w:t>27,004,000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7669F65" w14:textId="7777777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6"/>
                <w:sz w:val="20"/>
              </w:rPr>
              <w:t>49,796,310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6FDDA5A" w14:textId="7777777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6"/>
                <w:sz w:val="20"/>
              </w:rPr>
              <w:t>18,720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3AEA7C8" w14:textId="7777777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E676B83" w14:textId="7777777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6"/>
                <w:sz w:val="20"/>
              </w:rPr>
              <w:t>49,815,030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709461D8" w14:textId="7777777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077A92D5" w14:textId="7777777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045FB67F" w14:textId="7777777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6E8D3B1" w14:textId="7777777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6"/>
                <w:sz w:val="20"/>
              </w:rPr>
              <w:t>49,796,310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D0E17ED" w14:textId="7777777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6"/>
                <w:sz w:val="20"/>
              </w:rPr>
              <w:t>18,720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0B8A4C7" w14:textId="7777777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69663A5" w14:textId="7777777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6"/>
                <w:sz w:val="20"/>
              </w:rPr>
              <w:t>49,815,030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0279ACCD" w14:textId="7777777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6"/>
                <w:sz w:val="20"/>
              </w:rPr>
              <w:t>22,811,030</w:t>
            </w:r>
          </w:p>
        </w:tc>
      </w:tr>
      <w:tr w:rsidR="007A15B1" w:rsidRPr="00D468E3" w14:paraId="4781FC52" w14:textId="77777777" w:rsidTr="007A15B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06D2D625" w14:textId="77777777" w:rsidR="007A15B1" w:rsidRPr="00D468E3" w:rsidRDefault="007A15B1" w:rsidP="007A15B1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D468E3">
              <w:rPr>
                <w:rFonts w:ascii="新細明體" w:hAnsi="新細明體"/>
                <w:b/>
                <w:noProof/>
                <w:spacing w:val="-12"/>
                <w:sz w:val="20"/>
              </w:rPr>
              <w:t>3</w:t>
            </w: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616DEE74" w14:textId="77777777" w:rsidR="007A15B1" w:rsidRPr="00D468E3" w:rsidRDefault="007A15B1" w:rsidP="007A15B1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14:paraId="5161CE01" w14:textId="77777777" w:rsidR="007A15B1" w:rsidRPr="00D468E3" w:rsidRDefault="007A15B1" w:rsidP="00501CFF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D468E3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規費收入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028CB7D" w14:textId="77777777" w:rsidR="007A15B1" w:rsidRPr="00D468E3" w:rsidRDefault="007A15B1" w:rsidP="00501CFF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468E3">
              <w:rPr>
                <w:rFonts w:ascii="新細明體" w:hAnsi="新細明體"/>
                <w:b/>
                <w:noProof/>
                <w:spacing w:val="-6"/>
                <w:sz w:val="20"/>
              </w:rPr>
              <w:t>3,670,195,000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8134D0F" w14:textId="77777777" w:rsidR="007A15B1" w:rsidRPr="00D468E3" w:rsidRDefault="007A15B1" w:rsidP="00501CFF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468E3">
              <w:rPr>
                <w:rFonts w:ascii="新細明體" w:hAnsi="新細明體"/>
                <w:b/>
                <w:noProof/>
                <w:spacing w:val="-6"/>
                <w:sz w:val="20"/>
              </w:rPr>
              <w:t>3,882,992,343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077FF957" w14:textId="77777777" w:rsidR="007A15B1" w:rsidRPr="00D468E3" w:rsidRDefault="007A15B1" w:rsidP="00501CFF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468E3">
              <w:rPr>
                <w:rFonts w:ascii="新細明體" w:hAnsi="新細明體"/>
                <w:b/>
                <w:noProof/>
                <w:spacing w:val="-6"/>
                <w:sz w:val="20"/>
              </w:rPr>
              <w:t>23,752,964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38D3D9F" w14:textId="77777777" w:rsidR="007A15B1" w:rsidRPr="00D468E3" w:rsidRDefault="007A15B1" w:rsidP="00501CFF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468E3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C81CD62" w14:textId="77777777" w:rsidR="007A15B1" w:rsidRPr="00D468E3" w:rsidRDefault="007A15B1" w:rsidP="00501CFF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468E3">
              <w:rPr>
                <w:rFonts w:ascii="新細明體" w:hAnsi="新細明體"/>
                <w:b/>
                <w:noProof/>
                <w:spacing w:val="-6"/>
                <w:sz w:val="20"/>
              </w:rPr>
              <w:t>3,906,745,307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AB11386" w14:textId="77777777" w:rsidR="007A15B1" w:rsidRPr="00D468E3" w:rsidRDefault="007A15B1" w:rsidP="00501CFF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468E3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0646DD51" w14:textId="77777777" w:rsidR="007A15B1" w:rsidRPr="00D468E3" w:rsidRDefault="007A15B1" w:rsidP="00501CFF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468E3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7A51389" w14:textId="77777777" w:rsidR="007A15B1" w:rsidRPr="00D468E3" w:rsidRDefault="007A15B1" w:rsidP="00501CFF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468E3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2EB67EE" w14:textId="77777777" w:rsidR="007A15B1" w:rsidRPr="00D468E3" w:rsidRDefault="007A15B1" w:rsidP="00501CFF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468E3">
              <w:rPr>
                <w:rFonts w:ascii="新細明體" w:hAnsi="新細明體"/>
                <w:b/>
                <w:noProof/>
                <w:spacing w:val="-6"/>
                <w:sz w:val="20"/>
              </w:rPr>
              <w:t>3,882,992,343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BFEE449" w14:textId="77777777" w:rsidR="007A15B1" w:rsidRPr="00D468E3" w:rsidRDefault="007A15B1" w:rsidP="00501CFF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468E3">
              <w:rPr>
                <w:rFonts w:ascii="新細明體" w:hAnsi="新細明體"/>
                <w:b/>
                <w:noProof/>
                <w:spacing w:val="-6"/>
                <w:sz w:val="20"/>
              </w:rPr>
              <w:t>23,752,964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C88A1A7" w14:textId="77777777" w:rsidR="007A15B1" w:rsidRPr="00D468E3" w:rsidRDefault="007A15B1" w:rsidP="00501CFF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468E3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0AE7B68" w14:textId="77777777" w:rsidR="007A15B1" w:rsidRPr="00D468E3" w:rsidRDefault="007A15B1" w:rsidP="00501CFF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468E3">
              <w:rPr>
                <w:rFonts w:ascii="新細明體" w:hAnsi="新細明體"/>
                <w:b/>
                <w:noProof/>
                <w:spacing w:val="-6"/>
                <w:sz w:val="20"/>
              </w:rPr>
              <w:t>3,906,745,307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40C1024C" w14:textId="77777777" w:rsidR="007A15B1" w:rsidRPr="00D468E3" w:rsidRDefault="007A15B1" w:rsidP="00501CFF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468E3">
              <w:rPr>
                <w:rFonts w:ascii="新細明體" w:hAnsi="新細明體"/>
                <w:b/>
                <w:noProof/>
                <w:spacing w:val="-6"/>
                <w:sz w:val="20"/>
              </w:rPr>
              <w:t>236,550,307</w:t>
            </w:r>
          </w:p>
        </w:tc>
      </w:tr>
      <w:tr w:rsidR="007A15B1" w14:paraId="761B31CC" w14:textId="77777777" w:rsidTr="007A15B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60B9AB81" w14:textId="77777777" w:rsidR="007A15B1" w:rsidRDefault="007A15B1" w:rsidP="007A15B1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4DF56C46" w14:textId="77777777" w:rsidR="007A15B1" w:rsidRDefault="007A15B1" w:rsidP="007A15B1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5B478F4C" w14:textId="77777777" w:rsidR="007A15B1" w:rsidRDefault="007A15B1" w:rsidP="00501CFF">
            <w:pPr>
              <w:ind w:leftChars="200" w:left="480" w:rightChars="10" w:right="24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EB7A0A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行政規費收入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3513697" w14:textId="7777777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6"/>
                <w:sz w:val="20"/>
              </w:rPr>
              <w:t>824,237,000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DA832D8" w14:textId="7777777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6"/>
                <w:sz w:val="20"/>
              </w:rPr>
              <w:t>1,016,350,239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78B36933" w14:textId="7777777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5D7B67A" w14:textId="7777777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F801DFF" w14:textId="7777777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6"/>
                <w:sz w:val="20"/>
              </w:rPr>
              <w:t>1,016,350,239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10B718A" w14:textId="7777777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F0F93EC" w14:textId="7777777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3AAA7F1" w14:textId="7777777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4F98EEA" w14:textId="7777777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6"/>
                <w:sz w:val="20"/>
              </w:rPr>
              <w:t>1,016,350,239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4EC499F" w14:textId="7777777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7D155D2" w14:textId="7777777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4D612E9" w14:textId="7777777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6"/>
                <w:sz w:val="20"/>
              </w:rPr>
              <w:t>1,016,350,239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43A04245" w14:textId="7777777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6"/>
                <w:sz w:val="20"/>
              </w:rPr>
              <w:t>192,113,239</w:t>
            </w:r>
          </w:p>
        </w:tc>
      </w:tr>
      <w:tr w:rsidR="007A15B1" w14:paraId="41C61539" w14:textId="77777777" w:rsidTr="007A15B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0C524C0F" w14:textId="77777777" w:rsidR="007A15B1" w:rsidRDefault="007A15B1" w:rsidP="007A15B1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4C3C931F" w14:textId="77777777" w:rsidR="007A15B1" w:rsidRDefault="007A15B1" w:rsidP="007A15B1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12"/>
                <w:sz w:val="20"/>
              </w:rPr>
              <w:t>2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4AE4E487" w14:textId="77777777" w:rsidR="007A15B1" w:rsidRDefault="007A15B1" w:rsidP="00501CFF">
            <w:pPr>
              <w:ind w:leftChars="200" w:left="480" w:rightChars="10" w:right="24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EB7A0A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使用規費收入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A1FE7D5" w14:textId="7777777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6"/>
                <w:sz w:val="20"/>
              </w:rPr>
              <w:t>2,845,958,000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50DB995" w14:textId="7777777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6"/>
                <w:sz w:val="20"/>
              </w:rPr>
              <w:t>2,866,642,104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3A9575DA" w14:textId="7777777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6"/>
                <w:sz w:val="20"/>
              </w:rPr>
              <w:t>23,752,964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2D6F52E" w14:textId="7777777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B88960A" w14:textId="7777777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6"/>
                <w:sz w:val="20"/>
              </w:rPr>
              <w:t>2,890,395,068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1F0DD8B" w14:textId="7777777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06FE428" w14:textId="7777777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F909105" w14:textId="7777777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8185962" w14:textId="7777777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6"/>
                <w:sz w:val="20"/>
              </w:rPr>
              <w:t>2,866,642,104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92A0C5F" w14:textId="7777777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6"/>
                <w:sz w:val="20"/>
              </w:rPr>
              <w:t>23,752,964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D297772" w14:textId="7777777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AD82F92" w14:textId="7777777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6"/>
                <w:sz w:val="20"/>
              </w:rPr>
              <w:t>2,890,395,068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52A5E81A" w14:textId="7777777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6"/>
                <w:sz w:val="20"/>
              </w:rPr>
              <w:t>44,437,068</w:t>
            </w:r>
          </w:p>
        </w:tc>
      </w:tr>
      <w:tr w:rsidR="007A15B1" w:rsidRPr="00D468E3" w14:paraId="203D7537" w14:textId="77777777" w:rsidTr="007A15B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6728F522" w14:textId="77777777" w:rsidR="007A15B1" w:rsidRPr="00D468E3" w:rsidRDefault="007A15B1" w:rsidP="007A15B1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D468E3">
              <w:rPr>
                <w:rFonts w:ascii="新細明體" w:hAnsi="新細明體"/>
                <w:b/>
                <w:noProof/>
                <w:spacing w:val="-12"/>
                <w:sz w:val="20"/>
              </w:rPr>
              <w:t>4</w:t>
            </w: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295119DB" w14:textId="77777777" w:rsidR="007A15B1" w:rsidRPr="00D468E3" w:rsidRDefault="007A15B1" w:rsidP="007A15B1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14:paraId="2759ADBE" w14:textId="77777777" w:rsidR="007A15B1" w:rsidRPr="00D468E3" w:rsidRDefault="007A15B1" w:rsidP="00501CFF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D468E3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財產收入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66B1AEE" w14:textId="77777777" w:rsidR="007A15B1" w:rsidRPr="00D468E3" w:rsidRDefault="007A15B1" w:rsidP="00501CFF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468E3">
              <w:rPr>
                <w:rFonts w:ascii="新細明體" w:hAnsi="新細明體"/>
                <w:b/>
                <w:noProof/>
                <w:spacing w:val="-6"/>
                <w:sz w:val="20"/>
              </w:rPr>
              <w:t>357,119,000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5F4EC2F" w14:textId="77777777" w:rsidR="007A15B1" w:rsidRPr="00D468E3" w:rsidRDefault="007A15B1" w:rsidP="00501CFF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468E3">
              <w:rPr>
                <w:rFonts w:ascii="新細明體" w:hAnsi="新細明體"/>
                <w:b/>
                <w:noProof/>
                <w:spacing w:val="-6"/>
                <w:sz w:val="20"/>
              </w:rPr>
              <w:t>415,324,035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015AB1A" w14:textId="77777777" w:rsidR="007A15B1" w:rsidRPr="00D468E3" w:rsidRDefault="007A15B1" w:rsidP="00501CFF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468E3">
              <w:rPr>
                <w:rFonts w:ascii="新細明體" w:hAnsi="新細明體"/>
                <w:b/>
                <w:noProof/>
                <w:spacing w:val="-6"/>
                <w:sz w:val="20"/>
              </w:rPr>
              <w:t>11,879,255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A51F118" w14:textId="77777777" w:rsidR="007A15B1" w:rsidRPr="00D468E3" w:rsidRDefault="007A15B1" w:rsidP="00501CFF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468E3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49AE7BA" w14:textId="77777777" w:rsidR="007A15B1" w:rsidRPr="00D468E3" w:rsidRDefault="007A15B1" w:rsidP="00501CFF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468E3">
              <w:rPr>
                <w:rFonts w:ascii="新細明體" w:hAnsi="新細明體"/>
                <w:b/>
                <w:noProof/>
                <w:spacing w:val="-6"/>
                <w:sz w:val="20"/>
              </w:rPr>
              <w:t>427,203,290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75B8CBBE" w14:textId="77777777" w:rsidR="007A15B1" w:rsidRPr="00D468E3" w:rsidRDefault="007A15B1" w:rsidP="00501CFF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468E3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D6D3DEB" w14:textId="77777777" w:rsidR="007A15B1" w:rsidRPr="00D468E3" w:rsidRDefault="007A15B1" w:rsidP="00501CFF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468E3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72ED50FC" w14:textId="77777777" w:rsidR="007A15B1" w:rsidRPr="00D468E3" w:rsidRDefault="007A15B1" w:rsidP="00501CFF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468E3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548D3FA" w14:textId="77777777" w:rsidR="007A15B1" w:rsidRPr="00D468E3" w:rsidRDefault="007A15B1" w:rsidP="00501CFF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468E3">
              <w:rPr>
                <w:rFonts w:ascii="新細明體" w:hAnsi="新細明體"/>
                <w:b/>
                <w:noProof/>
                <w:spacing w:val="-6"/>
                <w:sz w:val="20"/>
              </w:rPr>
              <w:t>415,324,035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5F8DE30" w14:textId="77777777" w:rsidR="007A15B1" w:rsidRPr="00D468E3" w:rsidRDefault="007A15B1" w:rsidP="00501CFF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468E3">
              <w:rPr>
                <w:rFonts w:ascii="新細明體" w:hAnsi="新細明體"/>
                <w:b/>
                <w:noProof/>
                <w:spacing w:val="-6"/>
                <w:sz w:val="20"/>
              </w:rPr>
              <w:t>11,879,255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7708C09" w14:textId="77777777" w:rsidR="007A15B1" w:rsidRPr="00D468E3" w:rsidRDefault="007A15B1" w:rsidP="00501CFF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468E3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3B922BE" w14:textId="77777777" w:rsidR="007A15B1" w:rsidRPr="00D468E3" w:rsidRDefault="007A15B1" w:rsidP="00501CFF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468E3">
              <w:rPr>
                <w:rFonts w:ascii="新細明體" w:hAnsi="新細明體"/>
                <w:b/>
                <w:noProof/>
                <w:spacing w:val="-6"/>
                <w:sz w:val="20"/>
              </w:rPr>
              <w:t>427,203,290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407694F6" w14:textId="77777777" w:rsidR="007A15B1" w:rsidRPr="00D468E3" w:rsidRDefault="007A15B1" w:rsidP="00501CFF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468E3">
              <w:rPr>
                <w:rFonts w:ascii="新細明體" w:hAnsi="新細明體"/>
                <w:b/>
                <w:noProof/>
                <w:spacing w:val="-6"/>
                <w:sz w:val="20"/>
              </w:rPr>
              <w:t>70,084,290</w:t>
            </w:r>
          </w:p>
        </w:tc>
      </w:tr>
      <w:tr w:rsidR="007A15B1" w14:paraId="7BA8E414" w14:textId="77777777" w:rsidTr="007A15B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70C67C45" w14:textId="77777777" w:rsidR="007A15B1" w:rsidRDefault="007A15B1" w:rsidP="007A15B1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099A533D" w14:textId="77777777" w:rsidR="007A15B1" w:rsidRDefault="007A15B1" w:rsidP="007A15B1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0077FB7E" w14:textId="77777777" w:rsidR="007A15B1" w:rsidRDefault="007A15B1" w:rsidP="00501CFF">
            <w:pPr>
              <w:ind w:leftChars="200" w:left="480" w:rightChars="10" w:right="24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EB7A0A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財產孳息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5F7CA52" w14:textId="7777777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6"/>
                <w:sz w:val="20"/>
              </w:rPr>
              <w:t>284,242,000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E197272" w14:textId="7777777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6"/>
                <w:sz w:val="20"/>
              </w:rPr>
              <w:t>345,975,763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11486FC6" w14:textId="7777777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6"/>
                <w:sz w:val="20"/>
              </w:rPr>
              <w:t>11,875,555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2F4AD63" w14:textId="7777777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FAC7A1F" w14:textId="7777777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6"/>
                <w:sz w:val="20"/>
              </w:rPr>
              <w:t>357,851,318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6D5B1DB" w14:textId="7777777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F14FA0C" w14:textId="7777777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2C96FE2" w14:textId="7777777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4D5FC8E" w14:textId="7777777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6"/>
                <w:sz w:val="20"/>
              </w:rPr>
              <w:t>345,975,763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046AA0E" w14:textId="7777777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6"/>
                <w:sz w:val="20"/>
              </w:rPr>
              <w:t>11,875,555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1F6A616" w14:textId="7777777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E4E9361" w14:textId="7777777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6"/>
                <w:sz w:val="20"/>
              </w:rPr>
              <w:t>357,851,318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4778AD9B" w14:textId="7777777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6"/>
                <w:sz w:val="20"/>
              </w:rPr>
              <w:t>73,609,318</w:t>
            </w:r>
          </w:p>
        </w:tc>
      </w:tr>
      <w:tr w:rsidR="007A15B1" w14:paraId="72EF7D08" w14:textId="77777777" w:rsidTr="007A15B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1942CC21" w14:textId="77777777" w:rsidR="007A15B1" w:rsidRDefault="007A15B1" w:rsidP="007A15B1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329DC104" w14:textId="77777777" w:rsidR="007A15B1" w:rsidRDefault="007A15B1" w:rsidP="007A15B1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12"/>
                <w:sz w:val="20"/>
              </w:rPr>
              <w:t>2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690284AD" w14:textId="77777777" w:rsidR="007A15B1" w:rsidRDefault="007A15B1" w:rsidP="00501CFF">
            <w:pPr>
              <w:ind w:leftChars="200" w:left="480" w:rightChars="10" w:right="24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EB7A0A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廢舊物資售價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0A8D2F7" w14:textId="7777777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6"/>
                <w:sz w:val="20"/>
              </w:rPr>
              <w:t>72,877,000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7B219B6" w14:textId="7777777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6"/>
                <w:sz w:val="20"/>
              </w:rPr>
              <w:t>69,348,272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569115A3" w14:textId="7777777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6"/>
                <w:sz w:val="20"/>
              </w:rPr>
              <w:t>3,700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6F7E2BD" w14:textId="7777777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EC21BF1" w14:textId="7777777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6"/>
                <w:sz w:val="20"/>
              </w:rPr>
              <w:t>69,351,972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7B6B7A1" w14:textId="7777777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77AF7579" w14:textId="7777777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13AA8EE" w14:textId="7777777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26F839B" w14:textId="7777777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6"/>
                <w:sz w:val="20"/>
              </w:rPr>
              <w:t>69,348,272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B18C6A5" w14:textId="7777777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6"/>
                <w:sz w:val="20"/>
              </w:rPr>
              <w:t>3,700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0899304" w14:textId="7777777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8D9C9A9" w14:textId="7777777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6"/>
                <w:sz w:val="20"/>
              </w:rPr>
              <w:t>69,351,972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461A1DA1" w14:textId="7777777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6"/>
                <w:sz w:val="20"/>
              </w:rPr>
              <w:t>- 3,525,028</w:t>
            </w:r>
          </w:p>
        </w:tc>
      </w:tr>
      <w:tr w:rsidR="007A15B1" w:rsidRPr="00D468E3" w14:paraId="105A6D4C" w14:textId="77777777" w:rsidTr="007A15B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689C8A0C" w14:textId="77777777" w:rsidR="007A15B1" w:rsidRPr="00D468E3" w:rsidRDefault="007A15B1" w:rsidP="007A15B1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D468E3">
              <w:rPr>
                <w:rFonts w:ascii="新細明體" w:hAnsi="新細明體"/>
                <w:b/>
                <w:noProof/>
                <w:spacing w:val="-12"/>
                <w:sz w:val="20"/>
              </w:rPr>
              <w:t>5</w:t>
            </w: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5868EF29" w14:textId="77777777" w:rsidR="007A15B1" w:rsidRPr="00D468E3" w:rsidRDefault="007A15B1" w:rsidP="007A15B1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14:paraId="4CABDAF3" w14:textId="77777777" w:rsidR="007A15B1" w:rsidRPr="00D468E3" w:rsidRDefault="007A15B1" w:rsidP="00501CFF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D468E3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營業盈餘及事業收入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7FB7B0F" w14:textId="77777777" w:rsidR="007A15B1" w:rsidRPr="00D468E3" w:rsidRDefault="007A15B1" w:rsidP="00501CFF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468E3">
              <w:rPr>
                <w:rFonts w:ascii="新細明體" w:hAnsi="新細明體"/>
                <w:b/>
                <w:noProof/>
                <w:spacing w:val="-6"/>
                <w:sz w:val="20"/>
              </w:rPr>
              <w:t>261,760,000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5ACE60A" w14:textId="77777777" w:rsidR="007A15B1" w:rsidRPr="00D468E3" w:rsidRDefault="007A15B1" w:rsidP="00501CFF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468E3">
              <w:rPr>
                <w:rFonts w:ascii="新細明體" w:hAnsi="新細明體"/>
                <w:b/>
                <w:noProof/>
                <w:spacing w:val="-6"/>
                <w:sz w:val="20"/>
              </w:rPr>
              <w:t>270,898,575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5501BD36" w14:textId="77777777" w:rsidR="007A15B1" w:rsidRPr="00D468E3" w:rsidRDefault="007A15B1" w:rsidP="00501CFF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468E3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EC4A792" w14:textId="77777777" w:rsidR="007A15B1" w:rsidRPr="00D468E3" w:rsidRDefault="007A15B1" w:rsidP="00501CFF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468E3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95D558C" w14:textId="77777777" w:rsidR="007A15B1" w:rsidRPr="00D468E3" w:rsidRDefault="007A15B1" w:rsidP="00501CFF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468E3">
              <w:rPr>
                <w:rFonts w:ascii="新細明體" w:hAnsi="新細明體"/>
                <w:b/>
                <w:noProof/>
                <w:spacing w:val="-6"/>
                <w:sz w:val="20"/>
              </w:rPr>
              <w:t>270,898,575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CA7969B" w14:textId="77777777" w:rsidR="007A15B1" w:rsidRPr="00D468E3" w:rsidRDefault="007A15B1" w:rsidP="00501CFF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468E3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4497B5F" w14:textId="77777777" w:rsidR="007A15B1" w:rsidRPr="00D468E3" w:rsidRDefault="007A15B1" w:rsidP="00501CFF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468E3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020EB4CC" w14:textId="77777777" w:rsidR="007A15B1" w:rsidRPr="00D468E3" w:rsidRDefault="007A15B1" w:rsidP="00501CFF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468E3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93A9BF4" w14:textId="77777777" w:rsidR="007A15B1" w:rsidRPr="00D468E3" w:rsidRDefault="007A15B1" w:rsidP="00501CFF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468E3">
              <w:rPr>
                <w:rFonts w:ascii="新細明體" w:hAnsi="新細明體"/>
                <w:b/>
                <w:noProof/>
                <w:spacing w:val="-6"/>
                <w:sz w:val="20"/>
              </w:rPr>
              <w:t>270,898,575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87D88B5" w14:textId="77777777" w:rsidR="007A15B1" w:rsidRPr="00D468E3" w:rsidRDefault="007A15B1" w:rsidP="00501CFF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468E3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2F2408A" w14:textId="77777777" w:rsidR="007A15B1" w:rsidRPr="00D468E3" w:rsidRDefault="007A15B1" w:rsidP="00501CFF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468E3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2A2D2F3" w14:textId="77777777" w:rsidR="007A15B1" w:rsidRPr="00D468E3" w:rsidRDefault="007A15B1" w:rsidP="00501CFF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468E3">
              <w:rPr>
                <w:rFonts w:ascii="新細明體" w:hAnsi="新細明體"/>
                <w:b/>
                <w:noProof/>
                <w:spacing w:val="-6"/>
                <w:sz w:val="20"/>
              </w:rPr>
              <w:t>270,898,575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4B838A38" w14:textId="77777777" w:rsidR="007A15B1" w:rsidRPr="00D468E3" w:rsidRDefault="007A15B1" w:rsidP="00501CFF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468E3">
              <w:rPr>
                <w:rFonts w:ascii="新細明體" w:hAnsi="新細明體"/>
                <w:b/>
                <w:noProof/>
                <w:spacing w:val="-6"/>
                <w:sz w:val="20"/>
              </w:rPr>
              <w:t>9,138,575</w:t>
            </w:r>
          </w:p>
        </w:tc>
      </w:tr>
      <w:tr w:rsidR="007A15B1" w14:paraId="4A76F8BC" w14:textId="77777777" w:rsidTr="007A15B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781FC61C" w14:textId="77777777" w:rsidR="007A15B1" w:rsidRDefault="007A15B1" w:rsidP="007A15B1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760027A4" w14:textId="77777777" w:rsidR="007A15B1" w:rsidRDefault="007A15B1" w:rsidP="007A15B1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7EFDA800" w14:textId="77777777" w:rsidR="007A15B1" w:rsidRDefault="007A15B1" w:rsidP="00501CFF">
            <w:pPr>
              <w:ind w:leftChars="200" w:left="480" w:rightChars="10" w:right="24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EB7A0A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營業基金盈餘繳庫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422F7B7" w14:textId="7777777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6"/>
                <w:sz w:val="20"/>
              </w:rPr>
              <w:t>2,932,000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C862117" w14:textId="7777777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6"/>
                <w:sz w:val="20"/>
              </w:rPr>
              <w:t>10,358,000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30B041A1" w14:textId="7777777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4D281E5" w14:textId="7777777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ACE282D" w14:textId="7777777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6"/>
                <w:sz w:val="20"/>
              </w:rPr>
              <w:t>10,358,000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1E81518" w14:textId="7777777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F7E3640" w14:textId="7777777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7F40ABE" w14:textId="7777777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84CFE86" w14:textId="7777777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6"/>
                <w:sz w:val="20"/>
              </w:rPr>
              <w:t>10,358,000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CCD6346" w14:textId="7777777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E66535D" w14:textId="7777777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698F5F2" w14:textId="7777777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6"/>
                <w:sz w:val="20"/>
              </w:rPr>
              <w:t>10,358,000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5520129D" w14:textId="7777777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6"/>
                <w:sz w:val="20"/>
              </w:rPr>
              <w:t>7,426,000</w:t>
            </w:r>
          </w:p>
        </w:tc>
      </w:tr>
      <w:tr w:rsidR="007A15B1" w14:paraId="4CABE199" w14:textId="77777777" w:rsidTr="007A15B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51312D1F" w14:textId="77777777" w:rsidR="007A15B1" w:rsidRDefault="007A15B1" w:rsidP="007A15B1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669CDC85" w14:textId="77777777" w:rsidR="007A15B1" w:rsidRDefault="007A15B1" w:rsidP="007A15B1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12"/>
                <w:sz w:val="20"/>
              </w:rPr>
              <w:t>2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2AC4C77D" w14:textId="7C72AD4F" w:rsidR="007A15B1" w:rsidRPr="00226FF6" w:rsidRDefault="007A15B1" w:rsidP="00501CFF">
            <w:pPr>
              <w:ind w:leftChars="200" w:left="480" w:rightChars="10" w:right="24"/>
              <w:jc w:val="distribute"/>
              <w:rPr>
                <w:rFonts w:ascii="標楷體" w:eastAsia="標楷體" w:hAnsi="標楷體"/>
                <w:spacing w:val="-22"/>
                <w:sz w:val="20"/>
              </w:rPr>
            </w:pPr>
            <w:r w:rsidRPr="00226FF6">
              <w:rPr>
                <w:rFonts w:ascii="標楷體" w:eastAsia="標楷體" w:hAnsi="標楷體" w:hint="eastAsia"/>
                <w:noProof/>
                <w:spacing w:val="-22"/>
                <w:sz w:val="20"/>
              </w:rPr>
              <w:t>非營業特種基金賸餘繳庫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A25D2D6" w14:textId="7777777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6"/>
                <w:sz w:val="20"/>
              </w:rPr>
              <w:t>258,808,000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8164011" w14:textId="7777777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6"/>
                <w:sz w:val="20"/>
              </w:rPr>
              <w:t>260,116,895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08A4D4B3" w14:textId="7777777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68088B5" w14:textId="7777777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C094BA3" w14:textId="7777777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6"/>
                <w:sz w:val="20"/>
              </w:rPr>
              <w:t>260,116,895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0BA79BC9" w14:textId="7777777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8103354" w14:textId="7777777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08DF807" w14:textId="7777777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1710E91" w14:textId="7777777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6"/>
                <w:sz w:val="20"/>
              </w:rPr>
              <w:t>260,116,895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948AB57" w14:textId="7777777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3E1FA33" w14:textId="7777777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F486F4F" w14:textId="7777777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6"/>
                <w:sz w:val="20"/>
              </w:rPr>
              <w:t>260,116,895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48E32269" w14:textId="7777777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6"/>
                <w:sz w:val="20"/>
              </w:rPr>
              <w:t>1,308,895</w:t>
            </w:r>
          </w:p>
        </w:tc>
      </w:tr>
      <w:tr w:rsidR="007A15B1" w14:paraId="22F98894" w14:textId="77777777" w:rsidTr="007A15B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78FA810C" w14:textId="77777777" w:rsidR="007A15B1" w:rsidRDefault="007A15B1" w:rsidP="007A15B1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3D359ABA" w14:textId="77777777" w:rsidR="007A15B1" w:rsidRDefault="007A15B1" w:rsidP="007A15B1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12"/>
                <w:sz w:val="20"/>
              </w:rPr>
              <w:t>3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4C7DA4AA" w14:textId="77777777" w:rsidR="007A15B1" w:rsidRDefault="007A15B1" w:rsidP="00501CFF">
            <w:pPr>
              <w:ind w:leftChars="200" w:left="480" w:rightChars="10" w:right="24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EB7A0A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投資收益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B22F876" w14:textId="7777777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6"/>
                <w:sz w:val="20"/>
              </w:rPr>
              <w:t>20,000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7A26D28" w14:textId="7777777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6"/>
                <w:sz w:val="20"/>
              </w:rPr>
              <w:t>423,680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0D426A68" w14:textId="7777777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7F8C736" w14:textId="7777777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DFF3BA2" w14:textId="7777777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6"/>
                <w:sz w:val="20"/>
              </w:rPr>
              <w:t>423,680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39F8799" w14:textId="7777777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0A21D8F2" w14:textId="7777777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F8C5FA7" w14:textId="7777777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73E7C28" w14:textId="7777777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6"/>
                <w:sz w:val="20"/>
              </w:rPr>
              <w:t>423,680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32DF95A" w14:textId="7777777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5C3BDF8" w14:textId="7777777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15BCFDA" w14:textId="7777777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6"/>
                <w:sz w:val="20"/>
              </w:rPr>
              <w:t>423,680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5A41A23B" w14:textId="7777777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6"/>
                <w:sz w:val="20"/>
              </w:rPr>
              <w:t>403,680</w:t>
            </w:r>
          </w:p>
        </w:tc>
      </w:tr>
      <w:tr w:rsidR="007A15B1" w:rsidRPr="00D468E3" w14:paraId="409D1F4D" w14:textId="77777777" w:rsidTr="007A15B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59F952C2" w14:textId="77777777" w:rsidR="007A15B1" w:rsidRPr="00D468E3" w:rsidRDefault="007A15B1" w:rsidP="007A15B1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D468E3">
              <w:rPr>
                <w:rFonts w:ascii="新細明體" w:hAnsi="新細明體"/>
                <w:b/>
                <w:noProof/>
                <w:spacing w:val="-12"/>
                <w:sz w:val="20"/>
              </w:rPr>
              <w:t>6</w:t>
            </w: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4CE8B0C5" w14:textId="77777777" w:rsidR="007A15B1" w:rsidRPr="00D468E3" w:rsidRDefault="007A15B1" w:rsidP="007A15B1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14:paraId="15D25CAC" w14:textId="77777777" w:rsidR="007A15B1" w:rsidRPr="00D468E3" w:rsidRDefault="007A15B1" w:rsidP="00501CFF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D468E3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補助及協助收入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239E390" w14:textId="77777777" w:rsidR="007A15B1" w:rsidRPr="00D468E3" w:rsidRDefault="007A15B1" w:rsidP="00501CFF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468E3">
              <w:rPr>
                <w:rFonts w:ascii="新細明體" w:hAnsi="新細明體"/>
                <w:b/>
                <w:noProof/>
                <w:spacing w:val="-6"/>
                <w:sz w:val="20"/>
              </w:rPr>
              <w:t>51,674,199,000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1DBE42D" w14:textId="77777777" w:rsidR="007A15B1" w:rsidRPr="00D468E3" w:rsidRDefault="007A15B1" w:rsidP="00501CFF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468E3">
              <w:rPr>
                <w:rFonts w:ascii="新細明體" w:hAnsi="新細明體"/>
                <w:b/>
                <w:noProof/>
                <w:spacing w:val="-6"/>
                <w:sz w:val="20"/>
              </w:rPr>
              <w:t>47,594,420,021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2BCD7C86" w14:textId="77777777" w:rsidR="007A15B1" w:rsidRPr="00D468E3" w:rsidRDefault="007A15B1" w:rsidP="00501CFF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468E3">
              <w:rPr>
                <w:rFonts w:ascii="新細明體" w:hAnsi="新細明體"/>
                <w:b/>
                <w:noProof/>
                <w:spacing w:val="-6"/>
                <w:sz w:val="20"/>
              </w:rPr>
              <w:t>1,565,045,782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52EE2EC" w14:textId="77777777" w:rsidR="007A15B1" w:rsidRPr="00D468E3" w:rsidRDefault="007A15B1" w:rsidP="00501CFF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468E3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2C41AB9" w14:textId="77777777" w:rsidR="007A15B1" w:rsidRPr="00D468E3" w:rsidRDefault="007A15B1" w:rsidP="00501CFF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468E3">
              <w:rPr>
                <w:rFonts w:ascii="新細明體" w:hAnsi="新細明體"/>
                <w:b/>
                <w:noProof/>
                <w:spacing w:val="-6"/>
                <w:sz w:val="20"/>
              </w:rPr>
              <w:t>49,159,465,803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84224BD" w14:textId="77777777" w:rsidR="007A15B1" w:rsidRPr="00D468E3" w:rsidRDefault="007A15B1" w:rsidP="00501CFF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468E3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C88587A" w14:textId="77777777" w:rsidR="007A15B1" w:rsidRPr="00D468E3" w:rsidRDefault="007A15B1" w:rsidP="00501CFF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468E3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5B716CA" w14:textId="77777777" w:rsidR="007A15B1" w:rsidRPr="00D468E3" w:rsidRDefault="007A15B1" w:rsidP="00501CFF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468E3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BF20E62" w14:textId="77777777" w:rsidR="007A15B1" w:rsidRPr="00D468E3" w:rsidRDefault="007A15B1" w:rsidP="00501CFF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468E3">
              <w:rPr>
                <w:rFonts w:ascii="新細明體" w:hAnsi="新細明體"/>
                <w:b/>
                <w:noProof/>
                <w:spacing w:val="-6"/>
                <w:sz w:val="20"/>
              </w:rPr>
              <w:t>47,594,420,021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01EBEFD" w14:textId="77777777" w:rsidR="007A15B1" w:rsidRPr="00D468E3" w:rsidRDefault="007A15B1" w:rsidP="00501CFF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468E3">
              <w:rPr>
                <w:rFonts w:ascii="新細明體" w:hAnsi="新細明體"/>
                <w:b/>
                <w:noProof/>
                <w:spacing w:val="-6"/>
                <w:sz w:val="20"/>
              </w:rPr>
              <w:t>1,565,045,782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691AD48" w14:textId="77777777" w:rsidR="007A15B1" w:rsidRPr="00D468E3" w:rsidRDefault="007A15B1" w:rsidP="00501CFF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468E3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DB14D91" w14:textId="77777777" w:rsidR="007A15B1" w:rsidRPr="00D468E3" w:rsidRDefault="007A15B1" w:rsidP="00501CFF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468E3">
              <w:rPr>
                <w:rFonts w:ascii="新細明體" w:hAnsi="新細明體"/>
                <w:b/>
                <w:noProof/>
                <w:spacing w:val="-6"/>
                <w:sz w:val="20"/>
              </w:rPr>
              <w:t>49,159,465,803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35F9862C" w14:textId="77777777" w:rsidR="007A15B1" w:rsidRPr="00D468E3" w:rsidRDefault="007A15B1" w:rsidP="00501CFF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468E3">
              <w:rPr>
                <w:rFonts w:ascii="新細明體" w:hAnsi="新細明體"/>
                <w:b/>
                <w:noProof/>
                <w:spacing w:val="-6"/>
                <w:sz w:val="20"/>
              </w:rPr>
              <w:t>- 2,514,733,197</w:t>
            </w:r>
          </w:p>
        </w:tc>
      </w:tr>
      <w:tr w:rsidR="007A15B1" w14:paraId="10D2AB74" w14:textId="77777777" w:rsidTr="007A15B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66C6943A" w14:textId="77777777" w:rsidR="007A15B1" w:rsidRDefault="007A15B1" w:rsidP="007A15B1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6B316B4E" w14:textId="77777777" w:rsidR="007A15B1" w:rsidRDefault="007A15B1" w:rsidP="007A15B1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61EE814D" w14:textId="77777777" w:rsidR="007A15B1" w:rsidRDefault="007A15B1" w:rsidP="00501CFF">
            <w:pPr>
              <w:ind w:leftChars="200" w:left="480" w:rightChars="10" w:right="24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EB7A0A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上級政府補助收入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5E34B74" w14:textId="7777777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6"/>
                <w:sz w:val="20"/>
              </w:rPr>
              <w:t>51,674,199,000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BD26ADF" w14:textId="7777777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6"/>
                <w:sz w:val="20"/>
              </w:rPr>
              <w:t>47,594,420,021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25ABCA9" w14:textId="7777777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6"/>
                <w:sz w:val="20"/>
              </w:rPr>
              <w:t>1,565,045,782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E047C74" w14:textId="7777777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D275EE9" w14:textId="7777777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6"/>
                <w:sz w:val="20"/>
              </w:rPr>
              <w:t>49,159,465,803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0A70D249" w14:textId="7777777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53FF27E" w14:textId="7777777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146998D" w14:textId="7777777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C7D7E88" w14:textId="7777777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6"/>
                <w:sz w:val="20"/>
              </w:rPr>
              <w:t>47,594,420,021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56BE5BF" w14:textId="7777777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6"/>
                <w:sz w:val="20"/>
              </w:rPr>
              <w:t>1,565,045,782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759AF05" w14:textId="7777777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69C3C77" w14:textId="7777777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6"/>
                <w:sz w:val="20"/>
              </w:rPr>
              <w:t>49,159,465,803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72C87F90" w14:textId="7777777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6"/>
                <w:sz w:val="20"/>
              </w:rPr>
              <w:t>- 2,514,733,197</w:t>
            </w:r>
          </w:p>
        </w:tc>
      </w:tr>
      <w:tr w:rsidR="007A15B1" w:rsidRPr="00D468E3" w14:paraId="0F46F303" w14:textId="77777777" w:rsidTr="007A15B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7D084998" w14:textId="77777777" w:rsidR="007A15B1" w:rsidRPr="00D468E3" w:rsidRDefault="007A15B1" w:rsidP="007A15B1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D468E3">
              <w:rPr>
                <w:rFonts w:ascii="新細明體" w:hAnsi="新細明體"/>
                <w:b/>
                <w:noProof/>
                <w:spacing w:val="-12"/>
                <w:sz w:val="20"/>
              </w:rPr>
              <w:t>7</w:t>
            </w: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41FC3EDC" w14:textId="77777777" w:rsidR="007A15B1" w:rsidRPr="00D468E3" w:rsidRDefault="007A15B1" w:rsidP="007A15B1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14:paraId="05045478" w14:textId="77777777" w:rsidR="007A15B1" w:rsidRPr="00D468E3" w:rsidRDefault="007A15B1" w:rsidP="00501CFF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D468E3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捐獻及贈與收入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2292B35" w14:textId="77777777" w:rsidR="007A15B1" w:rsidRPr="00D468E3" w:rsidRDefault="007A15B1" w:rsidP="00501CFF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468E3">
              <w:rPr>
                <w:rFonts w:ascii="新細明體" w:hAnsi="新細明體"/>
                <w:b/>
                <w:noProof/>
                <w:spacing w:val="-6"/>
                <w:sz w:val="20"/>
              </w:rPr>
              <w:t>228,932,000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06B38CA" w14:textId="77777777" w:rsidR="007A15B1" w:rsidRPr="00D468E3" w:rsidRDefault="007A15B1" w:rsidP="00501CFF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468E3">
              <w:rPr>
                <w:rFonts w:ascii="新細明體" w:hAnsi="新細明體"/>
                <w:b/>
                <w:noProof/>
                <w:spacing w:val="-6"/>
                <w:sz w:val="20"/>
              </w:rPr>
              <w:t>199,840,545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3C6E817D" w14:textId="77777777" w:rsidR="007A15B1" w:rsidRPr="00D468E3" w:rsidRDefault="007A15B1" w:rsidP="00501CFF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468E3">
              <w:rPr>
                <w:rFonts w:ascii="新細明體" w:hAnsi="新細明體"/>
                <w:b/>
                <w:noProof/>
                <w:spacing w:val="-6"/>
                <w:sz w:val="20"/>
              </w:rPr>
              <w:t>10,420,000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66A65A9" w14:textId="77777777" w:rsidR="007A15B1" w:rsidRPr="00D468E3" w:rsidRDefault="007A15B1" w:rsidP="00501CFF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468E3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ACAE8A5" w14:textId="77777777" w:rsidR="007A15B1" w:rsidRPr="00D468E3" w:rsidRDefault="007A15B1" w:rsidP="00501CFF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468E3">
              <w:rPr>
                <w:rFonts w:ascii="新細明體" w:hAnsi="新細明體"/>
                <w:b/>
                <w:noProof/>
                <w:spacing w:val="-6"/>
                <w:sz w:val="20"/>
              </w:rPr>
              <w:t>210,260,545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054C03A5" w14:textId="77777777" w:rsidR="007A15B1" w:rsidRPr="00D468E3" w:rsidRDefault="007A15B1" w:rsidP="00501CFF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468E3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034949A" w14:textId="77777777" w:rsidR="007A15B1" w:rsidRPr="00D468E3" w:rsidRDefault="007A15B1" w:rsidP="00501CFF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468E3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0C35B29D" w14:textId="77777777" w:rsidR="007A15B1" w:rsidRPr="00D468E3" w:rsidRDefault="007A15B1" w:rsidP="00501CFF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468E3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311DC46" w14:textId="77777777" w:rsidR="007A15B1" w:rsidRPr="00D468E3" w:rsidRDefault="007A15B1" w:rsidP="00501CFF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468E3">
              <w:rPr>
                <w:rFonts w:ascii="新細明體" w:hAnsi="新細明體"/>
                <w:b/>
                <w:noProof/>
                <w:spacing w:val="-6"/>
                <w:sz w:val="20"/>
              </w:rPr>
              <w:t>199,840,545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F3C157C" w14:textId="77777777" w:rsidR="007A15B1" w:rsidRPr="00D468E3" w:rsidRDefault="007A15B1" w:rsidP="00501CFF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468E3">
              <w:rPr>
                <w:rFonts w:ascii="新細明體" w:hAnsi="新細明體"/>
                <w:b/>
                <w:noProof/>
                <w:spacing w:val="-6"/>
                <w:sz w:val="20"/>
              </w:rPr>
              <w:t>10,420,000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F112EC3" w14:textId="77777777" w:rsidR="007A15B1" w:rsidRPr="00D468E3" w:rsidRDefault="007A15B1" w:rsidP="00501CFF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468E3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13BAADB" w14:textId="77777777" w:rsidR="007A15B1" w:rsidRPr="00D468E3" w:rsidRDefault="007A15B1" w:rsidP="00501CFF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468E3">
              <w:rPr>
                <w:rFonts w:ascii="新細明體" w:hAnsi="新細明體"/>
                <w:b/>
                <w:noProof/>
                <w:spacing w:val="-6"/>
                <w:sz w:val="20"/>
              </w:rPr>
              <w:t>210,260,545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1916805B" w14:textId="77777777" w:rsidR="007A15B1" w:rsidRPr="00D468E3" w:rsidRDefault="007A15B1" w:rsidP="00501CFF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468E3">
              <w:rPr>
                <w:rFonts w:ascii="新細明體" w:hAnsi="新細明體"/>
                <w:b/>
                <w:noProof/>
                <w:spacing w:val="-6"/>
                <w:sz w:val="20"/>
              </w:rPr>
              <w:t>- 18,671,455</w:t>
            </w:r>
          </w:p>
        </w:tc>
      </w:tr>
      <w:tr w:rsidR="007A15B1" w14:paraId="3F41B422" w14:textId="77777777" w:rsidTr="007A15B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2FE5664D" w14:textId="77777777" w:rsidR="007A15B1" w:rsidRDefault="007A15B1" w:rsidP="007A15B1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0E9251E5" w14:textId="77777777" w:rsidR="007A15B1" w:rsidRDefault="007A15B1" w:rsidP="007A15B1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1E5C8154" w14:textId="77777777" w:rsidR="007A15B1" w:rsidRDefault="007A15B1" w:rsidP="00501CFF">
            <w:pPr>
              <w:ind w:leftChars="200" w:left="480" w:rightChars="10" w:right="24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EB7A0A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捐獻收入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DDA43C3" w14:textId="7777777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6"/>
                <w:sz w:val="20"/>
              </w:rPr>
              <w:t>228,932,000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9667E49" w14:textId="7777777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6"/>
                <w:sz w:val="20"/>
              </w:rPr>
              <w:t>199,840,545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0C078652" w14:textId="7777777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6"/>
                <w:sz w:val="20"/>
              </w:rPr>
              <w:t>10,420,000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7B8BC6D" w14:textId="7777777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52163C3" w14:textId="7777777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6"/>
                <w:sz w:val="20"/>
              </w:rPr>
              <w:t>210,260,545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0CFCF23B" w14:textId="7777777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EE5725C" w14:textId="7777777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36124B7" w14:textId="7777777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0CA4C88" w14:textId="7777777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6"/>
                <w:sz w:val="20"/>
              </w:rPr>
              <w:t>199,840,545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BE6E542" w14:textId="7777777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6"/>
                <w:sz w:val="20"/>
              </w:rPr>
              <w:t>10,420,000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3F5E55F" w14:textId="7777777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B6D69E5" w14:textId="7777777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6"/>
                <w:sz w:val="20"/>
              </w:rPr>
              <w:t>210,260,545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6F843DBF" w14:textId="7777777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6"/>
                <w:sz w:val="20"/>
              </w:rPr>
              <w:t>- 18,671,455</w:t>
            </w:r>
          </w:p>
        </w:tc>
      </w:tr>
      <w:tr w:rsidR="007A15B1" w:rsidRPr="00D468E3" w14:paraId="62282266" w14:textId="77777777" w:rsidTr="007A15B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56A85DFB" w14:textId="77777777" w:rsidR="007A15B1" w:rsidRPr="00D468E3" w:rsidRDefault="007A15B1" w:rsidP="007A15B1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D468E3">
              <w:rPr>
                <w:rFonts w:ascii="新細明體" w:hAnsi="新細明體"/>
                <w:b/>
                <w:noProof/>
                <w:spacing w:val="-12"/>
                <w:sz w:val="20"/>
              </w:rPr>
              <w:t>8</w:t>
            </w: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142A5A07" w14:textId="77777777" w:rsidR="007A15B1" w:rsidRPr="00D468E3" w:rsidRDefault="007A15B1" w:rsidP="007A15B1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14:paraId="37CC6AFA" w14:textId="77777777" w:rsidR="007A15B1" w:rsidRPr="00D468E3" w:rsidRDefault="007A15B1" w:rsidP="00501CFF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D468E3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其他收入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830C7A5" w14:textId="77777777" w:rsidR="007A15B1" w:rsidRPr="00D468E3" w:rsidRDefault="007A15B1" w:rsidP="00501CFF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468E3">
              <w:rPr>
                <w:rFonts w:ascii="新細明體" w:hAnsi="新細明體"/>
                <w:b/>
                <w:noProof/>
                <w:spacing w:val="-6"/>
                <w:sz w:val="20"/>
              </w:rPr>
              <w:t>1,918,064,000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267E214" w14:textId="77777777" w:rsidR="007A15B1" w:rsidRPr="00D468E3" w:rsidRDefault="007A15B1" w:rsidP="00501CFF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468E3">
              <w:rPr>
                <w:rFonts w:ascii="新細明體" w:hAnsi="新細明體"/>
                <w:b/>
                <w:noProof/>
                <w:spacing w:val="-6"/>
                <w:sz w:val="20"/>
              </w:rPr>
              <w:t>2,237,504,881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2658EAA4" w14:textId="77777777" w:rsidR="007A15B1" w:rsidRPr="00D468E3" w:rsidRDefault="007A15B1" w:rsidP="00501CFF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468E3">
              <w:rPr>
                <w:rFonts w:ascii="新細明體" w:hAnsi="新細明體"/>
                <w:b/>
                <w:noProof/>
                <w:spacing w:val="-6"/>
                <w:sz w:val="20"/>
              </w:rPr>
              <w:t>68,057,189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C2E5318" w14:textId="77777777" w:rsidR="007A15B1" w:rsidRPr="00D468E3" w:rsidRDefault="007A15B1" w:rsidP="00501CFF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468E3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8369E6D" w14:textId="77777777" w:rsidR="007A15B1" w:rsidRPr="00D468E3" w:rsidRDefault="007A15B1" w:rsidP="00501CFF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468E3">
              <w:rPr>
                <w:rFonts w:ascii="新細明體" w:hAnsi="新細明體"/>
                <w:b/>
                <w:noProof/>
                <w:spacing w:val="-6"/>
                <w:sz w:val="20"/>
              </w:rPr>
              <w:t>2,305,562,070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268AC37" w14:textId="77777777" w:rsidR="007A15B1" w:rsidRPr="00D468E3" w:rsidRDefault="007A15B1" w:rsidP="00501CFF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468E3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4A3940B" w14:textId="77777777" w:rsidR="007A15B1" w:rsidRPr="00D468E3" w:rsidRDefault="007A15B1" w:rsidP="00501CFF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468E3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2735092" w14:textId="77777777" w:rsidR="007A15B1" w:rsidRPr="00D468E3" w:rsidRDefault="007A15B1" w:rsidP="00501CFF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468E3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CE6E46E" w14:textId="77777777" w:rsidR="007A15B1" w:rsidRPr="00D468E3" w:rsidRDefault="007A15B1" w:rsidP="00501CFF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468E3">
              <w:rPr>
                <w:rFonts w:ascii="新細明體" w:hAnsi="新細明體"/>
                <w:b/>
                <w:noProof/>
                <w:spacing w:val="-6"/>
                <w:sz w:val="20"/>
              </w:rPr>
              <w:t>2,237,504,881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0D61F50" w14:textId="77777777" w:rsidR="007A15B1" w:rsidRPr="00D468E3" w:rsidRDefault="007A15B1" w:rsidP="00501CFF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468E3">
              <w:rPr>
                <w:rFonts w:ascii="新細明體" w:hAnsi="新細明體"/>
                <w:b/>
                <w:noProof/>
                <w:spacing w:val="-6"/>
                <w:sz w:val="20"/>
              </w:rPr>
              <w:t>68,057,189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17C0141" w14:textId="77777777" w:rsidR="007A15B1" w:rsidRPr="00D468E3" w:rsidRDefault="007A15B1" w:rsidP="00501CFF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468E3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D48CF24" w14:textId="77777777" w:rsidR="007A15B1" w:rsidRPr="00D468E3" w:rsidRDefault="007A15B1" w:rsidP="00501CFF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468E3">
              <w:rPr>
                <w:rFonts w:ascii="新細明體" w:hAnsi="新細明體"/>
                <w:b/>
                <w:noProof/>
                <w:spacing w:val="-6"/>
                <w:sz w:val="20"/>
              </w:rPr>
              <w:t>2,305,562,070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5D3F5837" w14:textId="77777777" w:rsidR="007A15B1" w:rsidRPr="00D468E3" w:rsidRDefault="007A15B1" w:rsidP="00501CFF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468E3">
              <w:rPr>
                <w:rFonts w:ascii="新細明體" w:hAnsi="新細明體"/>
                <w:b/>
                <w:noProof/>
                <w:spacing w:val="-6"/>
                <w:sz w:val="20"/>
              </w:rPr>
              <w:t>387,498,070</w:t>
            </w:r>
          </w:p>
        </w:tc>
      </w:tr>
      <w:tr w:rsidR="007A15B1" w14:paraId="35D7CD2A" w14:textId="77777777" w:rsidTr="007A15B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38BC9CE4" w14:textId="77777777" w:rsidR="007A15B1" w:rsidRDefault="007A15B1" w:rsidP="007A15B1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36DB97A4" w14:textId="77777777" w:rsidR="007A15B1" w:rsidRDefault="007A15B1" w:rsidP="007A15B1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21554CFD" w14:textId="77777777" w:rsidR="007A15B1" w:rsidRDefault="007A15B1" w:rsidP="00501CFF">
            <w:pPr>
              <w:ind w:leftChars="200" w:left="480" w:rightChars="10" w:right="24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EB7A0A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雜項收入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0775AA7" w14:textId="7777777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6"/>
                <w:sz w:val="20"/>
              </w:rPr>
              <w:t>1,918,064,000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DDDA337" w14:textId="7777777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6"/>
                <w:sz w:val="20"/>
              </w:rPr>
              <w:t>2,237,504,881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1ACB5A10" w14:textId="7777777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6"/>
                <w:sz w:val="20"/>
              </w:rPr>
              <w:t>68,057,189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64ACC91" w14:textId="7777777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E96855A" w14:textId="7777777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6"/>
                <w:sz w:val="20"/>
              </w:rPr>
              <w:t>2,305,562,070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F86D41D" w14:textId="7777777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28457A5" w14:textId="7777777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A231933" w14:textId="7777777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F8AA593" w14:textId="7777777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6"/>
                <w:sz w:val="20"/>
              </w:rPr>
              <w:t>2,237,504,881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4FECF65" w14:textId="7777777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6"/>
                <w:sz w:val="20"/>
              </w:rPr>
              <w:t>68,057,189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E672B1B" w14:textId="7777777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6EDADB5" w14:textId="7777777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6"/>
                <w:sz w:val="20"/>
              </w:rPr>
              <w:t>2,305,562,070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772DDF2E" w14:textId="77777777" w:rsidR="007A15B1" w:rsidRPr="00DF667B" w:rsidRDefault="007A15B1" w:rsidP="00501CF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6"/>
                <w:sz w:val="20"/>
              </w:rPr>
              <w:t>387,498,070</w:t>
            </w:r>
          </w:p>
        </w:tc>
      </w:tr>
    </w:tbl>
    <w:p w14:paraId="60228284" w14:textId="77777777" w:rsidR="003C15BB" w:rsidRDefault="003C15BB">
      <w:pPr>
        <w:ind w:right="414"/>
        <w:rPr>
          <w:rFonts w:eastAsia="標楷體"/>
          <w:sz w:val="22"/>
        </w:rPr>
      </w:pPr>
    </w:p>
    <w:sectPr w:rsidR="003C15BB">
      <w:headerReference w:type="default" r:id="rId6"/>
      <w:headerReference w:type="first" r:id="rId7"/>
      <w:footerReference w:type="first" r:id="rId8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70FC3E" w14:textId="77777777" w:rsidR="000C27E0" w:rsidRDefault="000C27E0">
      <w:r>
        <w:separator/>
      </w:r>
    </w:p>
  </w:endnote>
  <w:endnote w:type="continuationSeparator" w:id="0">
    <w:p w14:paraId="63CA2DC7" w14:textId="77777777" w:rsidR="000C27E0" w:rsidRDefault="000C27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13A7F9" w14:textId="3FC0DCE6" w:rsidR="008E52F1" w:rsidRPr="002806DD" w:rsidRDefault="008E52F1" w:rsidP="002806DD">
    <w:pPr>
      <w:pStyle w:val="a4"/>
      <w:jc w:val="center"/>
      <w:rPr>
        <w:rFonts w:ascii="標楷體" w:eastAsia="標楷體" w:hAnsi="標楷體" w:hint="eastAsia"/>
      </w:rPr>
    </w:pPr>
    <w:r w:rsidRPr="008E52F1">
      <w:rPr>
        <w:rFonts w:ascii="標楷體" w:eastAsia="標楷體" w:hAnsi="標楷體" w:hint="eastAsia"/>
      </w:rPr>
      <w:t>第9-2頁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F5FA37" w14:textId="77777777" w:rsidR="000C27E0" w:rsidRDefault="000C27E0">
      <w:r>
        <w:separator/>
      </w:r>
    </w:p>
  </w:footnote>
  <w:footnote w:type="continuationSeparator" w:id="0">
    <w:p w14:paraId="4743EDDF" w14:textId="77777777" w:rsidR="000C27E0" w:rsidRDefault="000C27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4B904" w14:textId="38EF45D9" w:rsidR="00A82CB1" w:rsidRDefault="00E4411B">
    <w:pPr>
      <w:pStyle w:val="a3"/>
      <w:jc w:val="center"/>
    </w:pPr>
    <w:r w:rsidRPr="00E4411B">
      <w:rPr>
        <w:rFonts w:ascii="標楷體" w:eastAsia="標楷體" w:hAnsi="標楷體" w:hint="eastAsia"/>
        <w:b/>
        <w:spacing w:val="60"/>
        <w:sz w:val="32"/>
        <w:szCs w:val="32"/>
        <w:u w:val="single"/>
      </w:rPr>
      <w:t>貳</w:t>
    </w:r>
    <w:r w:rsidR="00A82CB1" w:rsidRPr="003C15BB">
      <w:rPr>
        <w:rFonts w:ascii="標楷體" w:eastAsia="標楷體"/>
        <w:b/>
        <w:spacing w:val="60"/>
        <w:sz w:val="32"/>
        <w:szCs w:val="32"/>
        <w:u w:val="single"/>
      </w:rPr>
      <w:t>、</w:t>
    </w:r>
    <w:r w:rsidR="00A82CB1" w:rsidRPr="003C15BB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E4411B">
      <w:rPr>
        <w:rFonts w:ascii="標楷體" w:eastAsia="標楷體" w:hAnsi="標楷體" w:hint="eastAsia"/>
        <w:b/>
        <w:spacing w:val="60"/>
        <w:sz w:val="32"/>
        <w:szCs w:val="32"/>
        <w:u w:val="single"/>
      </w:rPr>
      <w:t>113</w:t>
    </w:r>
    <w:proofErr w:type="gramEnd"/>
    <w:r w:rsidR="00A82CB1" w:rsidRPr="003C15BB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proofErr w:type="gramStart"/>
    <w:r w:rsidRPr="00E4411B">
      <w:rPr>
        <w:rFonts w:ascii="標楷體" w:eastAsia="標楷體" w:hAnsi="標楷體" w:hint="eastAsia"/>
        <w:b/>
        <w:spacing w:val="60"/>
        <w:sz w:val="32"/>
        <w:szCs w:val="32"/>
        <w:u w:val="single"/>
      </w:rPr>
      <w:t>臺</w:t>
    </w:r>
    <w:proofErr w:type="gramEnd"/>
    <w:r w:rsidRPr="00E4411B">
      <w:rPr>
        <w:rFonts w:ascii="標楷體" w:eastAsia="標楷體" w:hAnsi="標楷體" w:hint="eastAsia"/>
        <w:b/>
        <w:spacing w:val="60"/>
        <w:sz w:val="32"/>
        <w:szCs w:val="32"/>
        <w:u w:val="single"/>
      </w:rPr>
      <w:t>南市</w:t>
    </w:r>
    <w:r w:rsidR="00A82CB1" w:rsidRPr="003C15BB">
      <w:rPr>
        <w:rFonts w:ascii="標楷體" w:eastAsia="標楷體" w:hint="eastAsia"/>
        <w:b/>
        <w:spacing w:val="60"/>
        <w:sz w:val="32"/>
        <w:szCs w:val="32"/>
        <w:u w:val="single"/>
      </w:rPr>
      <w:t>總決算歲入來源別</w:t>
    </w:r>
    <w:r w:rsidRPr="00E4411B">
      <w:rPr>
        <w:rFonts w:ascii="標楷體" w:eastAsia="標楷體" w:hAnsi="標楷體" w:hint="eastAsia"/>
        <w:b/>
        <w:spacing w:val="60"/>
        <w:sz w:val="32"/>
        <w:szCs w:val="32"/>
        <w:u w:val="single"/>
      </w:rPr>
      <w:t>經常門</w:t>
    </w:r>
    <w:r w:rsidR="00A82CB1" w:rsidRPr="003C15BB">
      <w:rPr>
        <w:rFonts w:ascii="標楷體" w:eastAsia="標楷體" w:hint="eastAsia"/>
        <w:b/>
        <w:spacing w:val="60"/>
        <w:sz w:val="32"/>
        <w:szCs w:val="32"/>
        <w:u w:val="single"/>
      </w:rPr>
      <w:t>決算審定數總表</w:t>
    </w:r>
    <w:r w:rsidRPr="00E4411B">
      <w:rPr>
        <w:rFonts w:ascii="標楷體" w:eastAsia="標楷體" w:hAnsi="標楷體"/>
        <w:bCs/>
        <w:spacing w:val="60"/>
        <w:sz w:val="32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34A99" w14:textId="2792ABB9" w:rsidR="00A82CB1" w:rsidRDefault="00807973">
    <w:pPr>
      <w:pStyle w:val="a3"/>
      <w:jc w:val="center"/>
      <w:rPr>
        <w:b/>
        <w:sz w:val="32"/>
      </w:rPr>
    </w:pPr>
    <w:r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二</w:t>
    </w:r>
    <w:r w:rsidR="003C15BB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A82CB1"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="00E4411B" w:rsidRPr="00E4411B">
      <w:rPr>
        <w:rFonts w:ascii="標楷體" w:eastAsia="標楷體" w:hAnsi="標楷體" w:hint="eastAsia"/>
        <w:b/>
        <w:spacing w:val="60"/>
        <w:sz w:val="32"/>
        <w:u w:val="single"/>
      </w:rPr>
      <w:t>113</w:t>
    </w:r>
    <w:proofErr w:type="gramEnd"/>
    <w:r w:rsidR="00A82CB1">
      <w:rPr>
        <w:rFonts w:ascii="標楷體" w:eastAsia="標楷體" w:hint="eastAsia"/>
        <w:b/>
        <w:spacing w:val="60"/>
        <w:sz w:val="32"/>
        <w:u w:val="single"/>
      </w:rPr>
      <w:t>年度</w:t>
    </w:r>
    <w:proofErr w:type="gramStart"/>
    <w:r w:rsidR="00E4411B" w:rsidRPr="00E4411B">
      <w:rPr>
        <w:rFonts w:ascii="標楷體" w:eastAsia="標楷體" w:hAnsi="標楷體" w:hint="eastAsia"/>
        <w:b/>
        <w:spacing w:val="60"/>
        <w:sz w:val="32"/>
        <w:u w:val="single"/>
      </w:rPr>
      <w:t>臺</w:t>
    </w:r>
    <w:proofErr w:type="gramEnd"/>
    <w:r w:rsidR="00E4411B" w:rsidRPr="00E4411B">
      <w:rPr>
        <w:rFonts w:ascii="標楷體" w:eastAsia="標楷體" w:hAnsi="標楷體" w:hint="eastAsia"/>
        <w:b/>
        <w:spacing w:val="60"/>
        <w:sz w:val="32"/>
        <w:u w:val="single"/>
      </w:rPr>
      <w:t>南市</w:t>
    </w:r>
    <w:r w:rsidR="00A82CB1">
      <w:rPr>
        <w:rFonts w:ascii="標楷體" w:eastAsia="標楷體" w:hint="eastAsia"/>
        <w:b/>
        <w:spacing w:val="60"/>
        <w:sz w:val="32"/>
        <w:u w:val="single"/>
      </w:rPr>
      <w:t>總決算歲入來源別</w:t>
    </w:r>
    <w:r w:rsidR="00E4411B" w:rsidRPr="00E4411B">
      <w:rPr>
        <w:rFonts w:ascii="標楷體" w:eastAsia="標楷體" w:hAnsi="標楷體" w:hint="eastAsia"/>
        <w:b/>
        <w:spacing w:val="60"/>
        <w:sz w:val="32"/>
        <w:u w:val="single"/>
      </w:rPr>
      <w:t>經常門</w:t>
    </w:r>
    <w:r w:rsidR="00A82CB1">
      <w:rPr>
        <w:rFonts w:ascii="標楷體" w:eastAsia="標楷體" w:hint="eastAsia"/>
        <w:b/>
        <w:spacing w:val="60"/>
        <w:sz w:val="32"/>
        <w:u w:val="single"/>
      </w:rPr>
      <w:t>決算審定數總表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27E0"/>
    <w:rsid w:val="000C27E0"/>
    <w:rsid w:val="000E0216"/>
    <w:rsid w:val="00183F3F"/>
    <w:rsid w:val="00226FF6"/>
    <w:rsid w:val="002806DD"/>
    <w:rsid w:val="003C15BB"/>
    <w:rsid w:val="00501CFF"/>
    <w:rsid w:val="007A15B1"/>
    <w:rsid w:val="00807973"/>
    <w:rsid w:val="008E52F1"/>
    <w:rsid w:val="009C47CC"/>
    <w:rsid w:val="00A82CB1"/>
    <w:rsid w:val="00CB0F10"/>
    <w:rsid w:val="00DF667B"/>
    <w:rsid w:val="00E44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02F0C684"/>
  <w15:chartTrackingRefBased/>
  <w15:docId w15:val="{0F51E42A-B083-441C-B766-2FFB4B9F3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basedOn w:val="a0"/>
    <w:link w:val="a4"/>
    <w:uiPriority w:val="99"/>
    <w:rsid w:val="008E52F1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1LfpL&#27506;&#20837;&#20358;&#28304;&#21029;&#32317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1LfpL歲入來源別總表.dot</Template>
  <TotalTime>10</TotalTime>
  <Pages>1</Pages>
  <Words>675</Words>
  <Characters>2909</Characters>
  <Application>Microsoft Office Word</Application>
  <DocSecurity>0</DocSecurity>
  <Lines>24</Lines>
  <Paragraphs>7</Paragraphs>
  <ScaleCrop>false</ScaleCrop>
  <Company>N.A.O.</Company>
  <LinksUpToDate>false</LinksUpToDate>
  <CharactersWithSpaces>3577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陳美芳</dc:creator>
  <cp:keywords/>
  <cp:lastModifiedBy>林俊良</cp:lastModifiedBy>
  <cp:revision>8</cp:revision>
  <dcterms:created xsi:type="dcterms:W3CDTF">2025-06-04T08:16:00Z</dcterms:created>
  <dcterms:modified xsi:type="dcterms:W3CDTF">2025-06-26T09:04:00Z</dcterms:modified>
</cp:coreProperties>
</file>